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27641" w14:textId="46A9FD5A" w:rsidR="00ED672C" w:rsidRPr="00CC6AD5" w:rsidRDefault="002F5A4D" w:rsidP="00ED672C">
      <w:pPr>
        <w:shd w:val="clear" w:color="auto" w:fill="FFFFFF"/>
        <w:autoSpaceDE/>
        <w:autoSpaceDN/>
        <w:adjustRightInd/>
        <w:jc w:val="both"/>
        <w:rPr>
          <w:rFonts w:cs="Arial"/>
          <w:b/>
          <w:bCs/>
          <w:snapToGrid/>
          <w:sz w:val="28"/>
          <w:szCs w:val="28"/>
          <w:lang w:eastAsia="en-US"/>
        </w:rPr>
      </w:pPr>
      <w:r>
        <w:rPr>
          <w:rFonts w:cs="Arial"/>
          <w:b/>
          <w:bCs/>
          <w:snapToGrid/>
          <w:sz w:val="28"/>
          <w:szCs w:val="28"/>
          <w:lang w:eastAsia="en-US"/>
        </w:rPr>
        <w:t>Markterkundung 2026-224</w:t>
      </w:r>
      <w:r w:rsidR="0045143E">
        <w:rPr>
          <w:rFonts w:cs="Arial"/>
          <w:b/>
          <w:bCs/>
          <w:snapToGrid/>
          <w:sz w:val="28"/>
          <w:szCs w:val="28"/>
          <w:lang w:eastAsia="en-US"/>
        </w:rPr>
        <w:t xml:space="preserve"> </w:t>
      </w:r>
      <w:r>
        <w:rPr>
          <w:rFonts w:cs="Arial"/>
          <w:b/>
          <w:bCs/>
          <w:snapToGrid/>
          <w:sz w:val="28"/>
          <w:szCs w:val="28"/>
          <w:lang w:eastAsia="en-US"/>
        </w:rPr>
        <w:t>Markterkundung Meldewesensoftware</w:t>
      </w:r>
    </w:p>
    <w:p w14:paraId="7AFF80C3" w14:textId="77777777" w:rsidR="00ED672C" w:rsidRPr="00CB5577" w:rsidRDefault="00ED672C" w:rsidP="00ED672C">
      <w:pPr>
        <w:rPr>
          <w:b/>
          <w:sz w:val="32"/>
        </w:rPr>
      </w:pPr>
    </w:p>
    <w:p w14:paraId="14D3A955" w14:textId="2C9AEA9D" w:rsidR="006868CC" w:rsidRPr="00ED672C" w:rsidRDefault="0045143E" w:rsidP="00ED672C">
      <w:pPr>
        <w:rPr>
          <w:sz w:val="24"/>
          <w:szCs w:val="24"/>
        </w:rPr>
      </w:pPr>
      <w:r>
        <w:rPr>
          <w:b/>
          <w:sz w:val="24"/>
        </w:rPr>
        <w:t>Informationen</w:t>
      </w:r>
      <w:r w:rsidR="00ED672C" w:rsidRPr="00D611C7">
        <w:rPr>
          <w:b/>
          <w:sz w:val="24"/>
        </w:rPr>
        <w:t xml:space="preserve"> </w:t>
      </w:r>
      <w:r w:rsidR="006868CC" w:rsidRPr="00ED672C">
        <w:rPr>
          <w:b/>
          <w:sz w:val="24"/>
          <w:szCs w:val="24"/>
        </w:rPr>
        <w:t xml:space="preserve">zu </w:t>
      </w:r>
      <w:r w:rsidR="009E3071">
        <w:rPr>
          <w:b/>
          <w:sz w:val="24"/>
          <w:szCs w:val="24"/>
        </w:rPr>
        <w:t xml:space="preserve">Ihrem Unternehmen und </w:t>
      </w:r>
      <w:r w:rsidR="006868CC" w:rsidRPr="00ED672C">
        <w:rPr>
          <w:b/>
          <w:sz w:val="24"/>
          <w:szCs w:val="24"/>
        </w:rPr>
        <w:t>Referenzen</w:t>
      </w:r>
    </w:p>
    <w:p w14:paraId="1713DECC" w14:textId="77777777" w:rsidR="006868CC" w:rsidRPr="003C0437" w:rsidRDefault="006868CC" w:rsidP="006868CC">
      <w:pPr>
        <w:shd w:val="clear" w:color="auto" w:fill="FFFFFF"/>
        <w:autoSpaceDE/>
        <w:autoSpaceDN/>
        <w:adjustRightInd/>
        <w:jc w:val="both"/>
        <w:rPr>
          <w:rFonts w:cs="Arial"/>
          <w:b/>
          <w:bCs/>
          <w:snapToGrid/>
          <w:sz w:val="24"/>
          <w:szCs w:val="24"/>
          <w:lang w:eastAsia="en-US"/>
        </w:rPr>
      </w:pPr>
    </w:p>
    <w:p w14:paraId="05CFF801" w14:textId="28FF92AB" w:rsidR="006868CC" w:rsidRPr="003C0437" w:rsidRDefault="006868CC" w:rsidP="00260FD0">
      <w:pPr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28"/>
        <w:gridCol w:w="5986"/>
      </w:tblGrid>
      <w:tr w:rsidR="006868CC" w:rsidRPr="003C0437" w14:paraId="7DE6B1CB" w14:textId="77777777" w:rsidTr="008F2D1D">
        <w:tc>
          <w:tcPr>
            <w:tcW w:w="4860" w:type="dxa"/>
          </w:tcPr>
          <w:p w14:paraId="1669FB5C" w14:textId="32B5B37C" w:rsidR="006868CC" w:rsidRPr="003A3A0B" w:rsidRDefault="006868CC" w:rsidP="00970D59">
            <w:pPr>
              <w:rPr>
                <w:rFonts w:cs="Arial"/>
                <w:b/>
              </w:rPr>
            </w:pPr>
            <w:r w:rsidRPr="003A3A0B">
              <w:rPr>
                <w:rFonts w:cs="Arial"/>
                <w:b/>
              </w:rPr>
              <w:t xml:space="preserve">Name des </w:t>
            </w:r>
            <w:r w:rsidR="00970D59">
              <w:rPr>
                <w:rFonts w:cs="Arial"/>
                <w:b/>
              </w:rPr>
              <w:t>Bieters</w:t>
            </w:r>
            <w:r w:rsidRPr="003A3A0B">
              <w:rPr>
                <w:rFonts w:cs="Arial"/>
                <w:b/>
              </w:rPr>
              <w:t>:</w:t>
            </w:r>
          </w:p>
        </w:tc>
        <w:tc>
          <w:tcPr>
            <w:tcW w:w="8431" w:type="dxa"/>
          </w:tcPr>
          <w:p w14:paraId="7ADCA65A" w14:textId="1702593D" w:rsidR="006868CC" w:rsidRPr="003A3A0B" w:rsidRDefault="008A6A59" w:rsidP="009E3071">
            <w:pPr>
              <w:rPr>
                <w:rFonts w:cs="Arial"/>
                <w:b/>
                <w:bCs/>
                <w:snapToGrid/>
                <w:lang w:eastAsia="en-US"/>
              </w:rPr>
            </w:pPr>
            <w:sdt>
              <w:sdtPr>
                <w:rPr>
                  <w:rFonts w:cs="Arial"/>
                  <w:b/>
                  <w:bCs/>
                  <w:snapToGrid/>
                  <w:color w:val="0070C0"/>
                  <w:lang w:eastAsia="en-US"/>
                </w:rPr>
                <w:id w:val="1355539047"/>
                <w:placeholder>
                  <w:docPart w:val="882167B8D5854B6986AF2213FE87E443"/>
                </w:placeholder>
                <w:showingPlcHdr/>
              </w:sdtPr>
              <w:sdtEndPr/>
              <w:sdtContent>
                <w:r w:rsidR="009E3071" w:rsidRPr="003A3A0B">
                  <w:rPr>
                    <w:rFonts w:eastAsia="Calibri" w:cs="Arial"/>
                    <w:color w:val="808080"/>
                    <w:lang w:eastAsia="en-US"/>
                  </w:rPr>
                  <w:t>Klicken Sie hier, um Text einzugeben.</w:t>
                </w:r>
              </w:sdtContent>
            </w:sdt>
          </w:p>
        </w:tc>
      </w:tr>
    </w:tbl>
    <w:p w14:paraId="163FB68E" w14:textId="77777777" w:rsidR="006868CC" w:rsidRPr="003C0437" w:rsidRDefault="006868CC" w:rsidP="006868CC">
      <w:pPr>
        <w:spacing w:after="120"/>
        <w:jc w:val="both"/>
        <w:rPr>
          <w:rFonts w:cs="Arial"/>
          <w:i/>
          <w:sz w:val="20"/>
        </w:rPr>
      </w:pPr>
    </w:p>
    <w:p w14:paraId="254B182A" w14:textId="77777777" w:rsidR="00687E57" w:rsidRPr="003A3A0B" w:rsidRDefault="006868CC" w:rsidP="009B7B8F">
      <w:pPr>
        <w:spacing w:after="120"/>
        <w:jc w:val="both"/>
        <w:rPr>
          <w:rFonts w:cs="Arial"/>
          <w:b/>
        </w:rPr>
      </w:pPr>
      <w:r w:rsidRPr="003A3A0B">
        <w:rPr>
          <w:rFonts w:cs="Arial"/>
          <w:b/>
        </w:rPr>
        <w:t>Beschreibung:</w:t>
      </w:r>
    </w:p>
    <w:p w14:paraId="051123E9" w14:textId="303E4055" w:rsidR="009E3071" w:rsidRDefault="009E3071" w:rsidP="00D34F76">
      <w:pPr>
        <w:pStyle w:val="Listenabsatz"/>
        <w:tabs>
          <w:tab w:val="left" w:pos="993"/>
        </w:tabs>
        <w:ind w:left="0"/>
        <w:rPr>
          <w:rFonts w:cs="Arial"/>
        </w:rPr>
      </w:pPr>
    </w:p>
    <w:p w14:paraId="4426894F" w14:textId="79A06FB9" w:rsidR="00AE1470" w:rsidRDefault="009E3071" w:rsidP="00D34F76">
      <w:pPr>
        <w:pStyle w:val="Listenabsatz"/>
        <w:tabs>
          <w:tab w:val="left" w:pos="993"/>
        </w:tabs>
        <w:ind w:left="0"/>
        <w:rPr>
          <w:rFonts w:cs="Arial"/>
        </w:rPr>
      </w:pPr>
      <w:r>
        <w:rPr>
          <w:rFonts w:cs="Arial"/>
        </w:rPr>
        <w:t xml:space="preserve">Bitte geben Sie uns die </w:t>
      </w:r>
      <w:r w:rsidR="00160A26">
        <w:rPr>
          <w:rFonts w:cs="Arial"/>
        </w:rPr>
        <w:t>angefragten / angeforderten Informationen gemäß dem nachstehenden Formular.</w:t>
      </w:r>
    </w:p>
    <w:p w14:paraId="1AEB10AF" w14:textId="7834EC4D" w:rsidR="00160A26" w:rsidRDefault="00160A26" w:rsidP="00D34F76">
      <w:pPr>
        <w:pStyle w:val="Listenabsatz"/>
        <w:tabs>
          <w:tab w:val="left" w:pos="993"/>
        </w:tabs>
        <w:ind w:left="0"/>
        <w:rPr>
          <w:rFonts w:cs="Arial"/>
        </w:rPr>
      </w:pPr>
    </w:p>
    <w:p w14:paraId="215A4919" w14:textId="2BD21D0D" w:rsidR="00160A26" w:rsidRDefault="00160A26" w:rsidP="00D34F76">
      <w:pPr>
        <w:pStyle w:val="Listenabsatz"/>
        <w:tabs>
          <w:tab w:val="left" w:pos="993"/>
        </w:tabs>
        <w:ind w:left="0"/>
        <w:rPr>
          <w:rFonts w:cs="Arial"/>
        </w:rPr>
      </w:pPr>
      <w:r>
        <w:rPr>
          <w:rFonts w:cs="Arial"/>
        </w:rPr>
        <w:t>Die Angabe von Referenzen ist nicht verpflichtend, hilft uns jedoch bei der Einschätzung Ihrer Lösung. Wenn Sie einzelne Angaben zu Referenzen nicht machen können, lassen Sie die Felder bitte frei.</w:t>
      </w:r>
    </w:p>
    <w:p w14:paraId="36B148E6" w14:textId="1B063942" w:rsidR="00571DD9" w:rsidRDefault="00571DD9" w:rsidP="00D34F76">
      <w:pPr>
        <w:pStyle w:val="Listenabsatz"/>
        <w:tabs>
          <w:tab w:val="left" w:pos="993"/>
        </w:tabs>
        <w:ind w:left="0"/>
        <w:rPr>
          <w:rFonts w:cs="Arial"/>
        </w:rPr>
      </w:pPr>
      <w:r>
        <w:rPr>
          <w:rFonts w:cs="Arial"/>
        </w:rPr>
        <w:t>Wenn Dienstleister nicht namentlich als Referenz genannt werden können, bitten wir alternativ um eine Nennung der Branche.</w:t>
      </w:r>
    </w:p>
    <w:p w14:paraId="7E50FB85" w14:textId="6AE88048" w:rsidR="00160A26" w:rsidRDefault="00160A26" w:rsidP="00D34F76">
      <w:pPr>
        <w:pStyle w:val="Listenabsatz"/>
        <w:tabs>
          <w:tab w:val="left" w:pos="993"/>
        </w:tabs>
        <w:ind w:left="0"/>
      </w:pPr>
      <w:r>
        <w:rPr>
          <w:rFonts w:cs="Arial"/>
        </w:rPr>
        <w:t>Die letzte Seite der Referenzen kann beliebig oft kopiert und ausgefüllt werden.</w:t>
      </w:r>
    </w:p>
    <w:p w14:paraId="70A26CB2" w14:textId="77777777" w:rsidR="0045143E" w:rsidRPr="0045143E" w:rsidRDefault="0045143E" w:rsidP="0045143E">
      <w:pPr>
        <w:autoSpaceDE/>
        <w:autoSpaceDN/>
        <w:adjustRightInd/>
        <w:rPr>
          <w:rFonts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6868CC" w:rsidRPr="003C0437" w14:paraId="45DDF93F" w14:textId="77777777" w:rsidTr="00925B68">
        <w:tc>
          <w:tcPr>
            <w:tcW w:w="3794" w:type="dxa"/>
            <w:shd w:val="clear" w:color="auto" w:fill="auto"/>
            <w:vAlign w:val="center"/>
          </w:tcPr>
          <w:p w14:paraId="32729303" w14:textId="7066963A" w:rsidR="006868CC" w:rsidRPr="003C0437" w:rsidRDefault="0045143E" w:rsidP="0093673E">
            <w:pPr>
              <w:spacing w:after="200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Wie viele Mitarbeitende beschäftigt Ihr Unternehmen?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1163770343"/>
            <w:placeholder>
              <w:docPart w:val="B234B24F2C6E4238917AA5979829049F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707EA71D" w14:textId="46578245" w:rsidR="006868CC" w:rsidRPr="00AE1470" w:rsidRDefault="0093673E" w:rsidP="0093673E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6868CC" w:rsidRPr="003C0437" w14:paraId="37C083F2" w14:textId="77777777" w:rsidTr="00925B68">
        <w:trPr>
          <w:trHeight w:val="628"/>
        </w:trPr>
        <w:tc>
          <w:tcPr>
            <w:tcW w:w="3794" w:type="dxa"/>
            <w:shd w:val="clear" w:color="auto" w:fill="auto"/>
            <w:vAlign w:val="center"/>
          </w:tcPr>
          <w:p w14:paraId="6FAFCD83" w14:textId="3DCC2865" w:rsidR="006868CC" w:rsidRPr="003C0437" w:rsidRDefault="0045143E" w:rsidP="0093673E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Wo in Europa haben Sie Niederlassungen / Büros / Sitze?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1910187461"/>
            <w:placeholder>
              <w:docPart w:val="014EB6E95306410D954F0CECD5AC2107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466BFC72" w14:textId="5DC08791" w:rsidR="006868CC" w:rsidRPr="00AE1470" w:rsidRDefault="0093673E" w:rsidP="0093673E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8087D" w:rsidRPr="003C0437" w14:paraId="3C9713A5" w14:textId="77777777" w:rsidTr="00925B68">
        <w:trPr>
          <w:trHeight w:val="470"/>
        </w:trPr>
        <w:tc>
          <w:tcPr>
            <w:tcW w:w="3794" w:type="dxa"/>
            <w:shd w:val="clear" w:color="auto" w:fill="auto"/>
            <w:vAlign w:val="center"/>
          </w:tcPr>
          <w:p w14:paraId="16B088A9" w14:textId="75F2F4DA" w:rsidR="0088087D" w:rsidRPr="003C0437" w:rsidRDefault="00241D5D" w:rsidP="00785417">
            <w:pPr>
              <w:spacing w:after="200" w:line="276" w:lineRule="auto"/>
              <w:rPr>
                <w:rFonts w:cs="Arial"/>
                <w:sz w:val="20"/>
              </w:rPr>
            </w:pPr>
            <w:r w:rsidRPr="00241D5D">
              <w:rPr>
                <w:rFonts w:cs="Arial"/>
                <w:sz w:val="20"/>
              </w:rPr>
              <w:t>Seit wie vielen Jahren ist Ihr Unternehmen am Markt?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1999111233"/>
            <w:placeholder>
              <w:docPart w:val="4ACD7AA426254751B8580226626C7C2D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0D7780DB" w14:textId="262CD6BF" w:rsidR="0088087D" w:rsidRPr="00AE1470" w:rsidRDefault="00547922" w:rsidP="007F2751">
                <w:pPr>
                  <w:rPr>
                    <w:rFonts w:cs="Arial"/>
                    <w:snapToGrid/>
                    <w:color w:val="0070C0"/>
                    <w:sz w:val="26"/>
                    <w:szCs w:val="26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54475" w:rsidRPr="003C0437" w14:paraId="02F2FC74" w14:textId="77777777" w:rsidTr="00241D5D">
        <w:trPr>
          <w:trHeight w:val="746"/>
        </w:trPr>
        <w:tc>
          <w:tcPr>
            <w:tcW w:w="3794" w:type="dxa"/>
            <w:shd w:val="clear" w:color="auto" w:fill="auto"/>
            <w:vAlign w:val="center"/>
          </w:tcPr>
          <w:p w14:paraId="23808D36" w14:textId="6DCA0D28" w:rsidR="00854475" w:rsidRPr="003C0437" w:rsidRDefault="00241D5D" w:rsidP="00854475">
            <w:pPr>
              <w:spacing w:after="200" w:line="276" w:lineRule="auto"/>
              <w:rPr>
                <w:rFonts w:cs="Arial"/>
                <w:sz w:val="20"/>
              </w:rPr>
            </w:pPr>
            <w:r w:rsidRPr="00241D5D">
              <w:rPr>
                <w:rFonts w:cs="Arial"/>
                <w:sz w:val="20"/>
              </w:rPr>
              <w:t>Wie viele Jahre Erfahrung haben Sie mit Ihrem uns angebotenen Produkt?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1630213693"/>
            <w:placeholder>
              <w:docPart w:val="27C1D84F5D914BB6A238C4CD8332235A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15B60538" w14:textId="5226D82D" w:rsidR="00854475" w:rsidRPr="00AE1470" w:rsidRDefault="00854475" w:rsidP="00854475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41D5D" w:rsidRPr="003C0437" w14:paraId="089B0F3D" w14:textId="77777777" w:rsidTr="00241D5D">
        <w:trPr>
          <w:trHeight w:val="746"/>
        </w:trPr>
        <w:tc>
          <w:tcPr>
            <w:tcW w:w="3794" w:type="dxa"/>
            <w:shd w:val="clear" w:color="auto" w:fill="auto"/>
            <w:vAlign w:val="center"/>
          </w:tcPr>
          <w:p w14:paraId="199E6FD6" w14:textId="1D840DDD" w:rsidR="00241D5D" w:rsidRPr="00241D5D" w:rsidRDefault="00241D5D" w:rsidP="00854475">
            <w:pPr>
              <w:spacing w:after="200" w:line="276" w:lineRule="auto"/>
              <w:rPr>
                <w:rFonts w:cs="Arial"/>
                <w:sz w:val="20"/>
              </w:rPr>
            </w:pPr>
            <w:r w:rsidRPr="00241D5D">
              <w:rPr>
                <w:rFonts w:cs="Arial"/>
                <w:sz w:val="20"/>
              </w:rPr>
              <w:t>Wie erfolgt ein Vertragsschluss in der Regel?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494533473"/>
            <w:placeholder>
              <w:docPart w:val="897110AE76814158896BA50D0ACB0B08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6E352A0C" w14:textId="0A2E4120" w:rsidR="00241D5D" w:rsidRDefault="00241D5D" w:rsidP="00854475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41D5D" w:rsidRPr="003C0437" w14:paraId="1707EC8C" w14:textId="77777777" w:rsidTr="00241D5D">
        <w:trPr>
          <w:trHeight w:val="746"/>
        </w:trPr>
        <w:tc>
          <w:tcPr>
            <w:tcW w:w="3794" w:type="dxa"/>
            <w:shd w:val="clear" w:color="auto" w:fill="auto"/>
            <w:vAlign w:val="center"/>
          </w:tcPr>
          <w:p w14:paraId="0672DCD4" w14:textId="39656CA3" w:rsidR="00241D5D" w:rsidRPr="00241D5D" w:rsidRDefault="00241D5D" w:rsidP="00854475">
            <w:pPr>
              <w:spacing w:after="200" w:line="276" w:lineRule="auto"/>
              <w:rPr>
                <w:rFonts w:cs="Arial"/>
                <w:sz w:val="20"/>
              </w:rPr>
            </w:pPr>
            <w:r w:rsidRPr="00241D5D">
              <w:rPr>
                <w:rFonts w:cs="Arial"/>
                <w:sz w:val="20"/>
              </w:rPr>
              <w:t>Gibt es Vertragsbedingungen</w:t>
            </w:r>
            <w:r>
              <w:rPr>
                <w:rFonts w:cs="Arial"/>
                <w:sz w:val="20"/>
              </w:rPr>
              <w:t xml:space="preserve"> </w:t>
            </w:r>
            <w:r w:rsidRPr="00241D5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 xml:space="preserve"> </w:t>
            </w:r>
            <w:r w:rsidRPr="00241D5D">
              <w:rPr>
                <w:rFonts w:cs="Arial"/>
                <w:sz w:val="20"/>
              </w:rPr>
              <w:t>Lizenzbedingungen</w:t>
            </w:r>
            <w:r>
              <w:rPr>
                <w:rFonts w:cs="Arial"/>
                <w:sz w:val="20"/>
              </w:rPr>
              <w:t xml:space="preserve"> </w:t>
            </w:r>
            <w:r w:rsidRPr="00241D5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 xml:space="preserve"> </w:t>
            </w:r>
            <w:r w:rsidRPr="00241D5D">
              <w:rPr>
                <w:rFonts w:cs="Arial"/>
                <w:sz w:val="20"/>
              </w:rPr>
              <w:t>Nutzerbedingungen, die zwingend zu vereinbaren sind? Wenn ja, stellen Sie uns diese gern zur Verfügung.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331419457"/>
            <w:placeholder>
              <w:docPart w:val="BF32F52502A9474E936D0DBF6E565ADA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7F8E7413" w14:textId="3673A781" w:rsidR="00241D5D" w:rsidRDefault="00241D5D" w:rsidP="00854475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A6A59" w:rsidRPr="003C0437" w14:paraId="48C77BEA" w14:textId="77777777" w:rsidTr="00241D5D">
        <w:trPr>
          <w:trHeight w:val="746"/>
        </w:trPr>
        <w:tc>
          <w:tcPr>
            <w:tcW w:w="3794" w:type="dxa"/>
            <w:shd w:val="clear" w:color="auto" w:fill="auto"/>
            <w:vAlign w:val="center"/>
          </w:tcPr>
          <w:p w14:paraId="0CB455F2" w14:textId="2B50F639" w:rsidR="008A6A59" w:rsidRPr="00241D5D" w:rsidRDefault="008A6A59" w:rsidP="00854475">
            <w:pPr>
              <w:spacing w:after="200" w:line="276" w:lineRule="auto"/>
              <w:rPr>
                <w:rFonts w:cs="Arial"/>
                <w:sz w:val="20"/>
              </w:rPr>
            </w:pPr>
            <w:r w:rsidRPr="008A6A59">
              <w:rPr>
                <w:rFonts w:cs="Arial"/>
                <w:sz w:val="20"/>
              </w:rPr>
              <w:t>Haben Sie bereits Erfahrung mit dem Thema Auslagerung und Informationssicherheit oder DORA bei Finanzinstituten, die der BaFin unterstehen?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983848465"/>
            <w:placeholder>
              <w:docPart w:val="81C057F5208B4CEBA4A5DA6A3996B66B"/>
            </w:placeholder>
            <w:showingPlcHdr/>
          </w:sdtPr>
          <w:sdtContent>
            <w:tc>
              <w:tcPr>
                <w:tcW w:w="5812" w:type="dxa"/>
              </w:tcPr>
              <w:p w14:paraId="7D51DE3B" w14:textId="4B4EFA50" w:rsidR="008A6A59" w:rsidRDefault="008A6A59" w:rsidP="00854475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DE31F0" w:rsidRPr="003C0437" w14:paraId="735183DD" w14:textId="77777777" w:rsidTr="00DE31F0">
        <w:trPr>
          <w:trHeight w:val="74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8C32" w14:textId="19EED116" w:rsidR="00DE31F0" w:rsidRPr="00DE31F0" w:rsidRDefault="00DE31F0" w:rsidP="00B852F8">
            <w:pPr>
              <w:spacing w:after="200" w:line="276" w:lineRule="auto"/>
              <w:rPr>
                <w:rFonts w:cs="Arial"/>
                <w:sz w:val="20"/>
              </w:rPr>
            </w:pPr>
            <w:r w:rsidRPr="00DE31F0">
              <w:rPr>
                <w:rFonts w:cs="Arial"/>
                <w:sz w:val="20"/>
              </w:rPr>
              <w:t xml:space="preserve">Können Sie uns vergleichbare Referenzen im Banken- oder Finanzdienstleistungssektor geben? </w:t>
            </w:r>
            <w:r w:rsidRPr="00DE31F0">
              <w:rPr>
                <w:rFonts w:cs="Arial"/>
                <w:sz w:val="20"/>
              </w:rPr>
              <w:lastRenderedPageBreak/>
              <w:t>Wenn ja können Sie gern die Anlage Referenzen nutzen</w:t>
            </w:r>
            <w:r w:rsidR="009668D5">
              <w:rPr>
                <w:rFonts w:cs="Arial"/>
                <w:sz w:val="20"/>
              </w:rPr>
              <w:t xml:space="preserve"> oder eine eigene Darstellung einreichen.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783080542"/>
            <w:placeholder>
              <w:docPart w:val="7EEF1A1128224DFF96CA7C43BC5BAB5F"/>
            </w:placeholder>
          </w:sdtPr>
          <w:sdtEndPr/>
          <w:sdtContent>
            <w:sdt>
              <w:sdtPr>
                <w:rPr>
                  <w:rFonts w:eastAsia="Calibri" w:cs="Arial"/>
                  <w:color w:val="0070C0"/>
                  <w:sz w:val="20"/>
                  <w:lang w:eastAsia="en-US"/>
                </w:rPr>
                <w:id w:val="1341740565"/>
                <w:placeholder>
                  <w:docPart w:val="B4DF3932306942D78962AB9B2ED151B6"/>
                </w:placeholder>
                <w:showingPlcHdr/>
              </w:sdtPr>
              <w:sdtEndPr/>
              <w:sdtContent>
                <w:tc>
                  <w:tcPr>
                    <w:tcW w:w="58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26BB1CED" w14:textId="77777777" w:rsidR="00DE31F0" w:rsidRPr="00AE1470" w:rsidRDefault="00DE31F0" w:rsidP="00B852F8">
                    <w:pPr>
                      <w:spacing w:after="200" w:line="276" w:lineRule="auto"/>
                      <w:rPr>
                        <w:rFonts w:eastAsia="Calibri" w:cs="Arial"/>
                        <w:color w:val="0070C0"/>
                        <w:sz w:val="20"/>
                        <w:lang w:eastAsia="en-US"/>
                      </w:rPr>
                    </w:pPr>
                    <w:r w:rsidRPr="00DE31F0">
                      <w:rPr>
                        <w:rStyle w:val="Platzhaltertext"/>
                        <w:rFonts w:eastAsia="Calibri" w:cs="Arial"/>
                        <w:color w:val="0070C0"/>
                        <w:sz w:val="20"/>
                        <w:lang w:eastAsia="en-US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</w:tbl>
    <w:p w14:paraId="7451D5B1" w14:textId="461E488C" w:rsidR="00B819A1" w:rsidRDefault="00B819A1" w:rsidP="00B819A1">
      <w:pPr>
        <w:autoSpaceDE/>
        <w:autoSpaceDN/>
        <w:adjustRightInd/>
        <w:rPr>
          <w:rFonts w:cs="Arial"/>
          <w:sz w:val="20"/>
        </w:rPr>
      </w:pPr>
    </w:p>
    <w:p w14:paraId="12D1F595" w14:textId="436875A2" w:rsidR="00241D5D" w:rsidRPr="008A6A59" w:rsidRDefault="008A6A59" w:rsidP="008A6A59">
      <w:pPr>
        <w:rPr>
          <w:b/>
          <w:sz w:val="24"/>
        </w:rPr>
      </w:pPr>
      <w:r w:rsidRPr="008A6A59">
        <w:rPr>
          <w:b/>
          <w:sz w:val="24"/>
        </w:rPr>
        <w:t xml:space="preserve">Darstellung der Referenzen: </w:t>
      </w:r>
    </w:p>
    <w:p w14:paraId="1975A298" w14:textId="77777777" w:rsidR="008A6A59" w:rsidRDefault="008A6A59">
      <w:pPr>
        <w:autoSpaceDE/>
        <w:autoSpaceDN/>
        <w:adjustRightInd/>
        <w:rPr>
          <w:rFonts w:cs="Arial"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E31F0" w:rsidRPr="003C0437" w14:paraId="36573BE4" w14:textId="77777777" w:rsidTr="00314407">
        <w:trPr>
          <w:cantSplit/>
          <w:trHeight w:val="475"/>
        </w:trPr>
        <w:tc>
          <w:tcPr>
            <w:tcW w:w="9606" w:type="dxa"/>
            <w:shd w:val="clear" w:color="auto" w:fill="auto"/>
            <w:vAlign w:val="center"/>
          </w:tcPr>
          <w:p w14:paraId="6A9D79D1" w14:textId="77777777" w:rsidR="00DE31F0" w:rsidRPr="003C0437" w:rsidRDefault="00DE31F0" w:rsidP="00314407">
            <w:pPr>
              <w:spacing w:after="200" w:line="276" w:lineRule="auto"/>
              <w:rPr>
                <w:rFonts w:eastAsia="Calibri" w:cs="Arial"/>
                <w:b/>
                <w:sz w:val="20"/>
                <w:lang w:eastAsia="en-US"/>
              </w:rPr>
            </w:pPr>
            <w:r w:rsidRPr="003C0437">
              <w:rPr>
                <w:rFonts w:eastAsia="Calibri" w:cs="Arial"/>
                <w:b/>
                <w:sz w:val="20"/>
                <w:lang w:eastAsia="en-US"/>
              </w:rPr>
              <w:t>Referenz-Nr. 1</w:t>
            </w:r>
          </w:p>
        </w:tc>
      </w:tr>
    </w:tbl>
    <w:p w14:paraId="4BA1620F" w14:textId="77777777" w:rsidR="00DE31F0" w:rsidRPr="003C0437" w:rsidRDefault="00DE31F0" w:rsidP="00DE31F0">
      <w:pPr>
        <w:rPr>
          <w:rFonts w:cs="Arial"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DE31F0" w:rsidRPr="003C0437" w14:paraId="11E7D698" w14:textId="77777777" w:rsidTr="00314407">
        <w:tc>
          <w:tcPr>
            <w:tcW w:w="3794" w:type="dxa"/>
            <w:shd w:val="clear" w:color="auto" w:fill="auto"/>
            <w:vAlign w:val="center"/>
          </w:tcPr>
          <w:p w14:paraId="093BB730" w14:textId="77777777" w:rsidR="00DE31F0" w:rsidRPr="003C0437" w:rsidRDefault="00DE31F0" w:rsidP="00314407">
            <w:pPr>
              <w:rPr>
                <w:rFonts w:eastAsia="Calibri" w:cs="Arial"/>
                <w:sz w:val="20"/>
                <w:lang w:eastAsia="en-US"/>
              </w:rPr>
            </w:pPr>
            <w:r w:rsidRPr="003C0437">
              <w:rPr>
                <w:rFonts w:eastAsia="Calibri" w:cs="Arial"/>
                <w:sz w:val="20"/>
                <w:lang w:eastAsia="en-US"/>
              </w:rPr>
              <w:t>Name des Auftraggebers</w:t>
            </w:r>
          </w:p>
          <w:p w14:paraId="52EF68D4" w14:textId="77777777" w:rsidR="00DE31F0" w:rsidRPr="003C0437" w:rsidRDefault="00DE31F0" w:rsidP="00314407">
            <w:pPr>
              <w:spacing w:after="200"/>
              <w:rPr>
                <w:rFonts w:eastAsia="Calibri" w:cs="Arial"/>
                <w:sz w:val="20"/>
                <w:lang w:eastAsia="en-US"/>
              </w:rPr>
            </w:pPr>
            <w:r w:rsidRPr="003C0437">
              <w:rPr>
                <w:rFonts w:eastAsia="Calibri" w:cs="Arial"/>
                <w:sz w:val="20"/>
                <w:lang w:eastAsia="en-US"/>
              </w:rPr>
              <w:t>(= Referenzgeber)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2118403101"/>
            <w:placeholder>
              <w:docPart w:val="A1D59C7C5771433ABCF2E01E7851D8E5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5812" w:type="dxa"/>
              </w:tcPr>
              <w:p w14:paraId="4595764A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DE31F0" w:rsidRPr="003C0437" w14:paraId="31FCB281" w14:textId="77777777" w:rsidTr="00314407">
        <w:trPr>
          <w:trHeight w:val="628"/>
        </w:trPr>
        <w:tc>
          <w:tcPr>
            <w:tcW w:w="3794" w:type="dxa"/>
            <w:shd w:val="clear" w:color="auto" w:fill="auto"/>
            <w:vAlign w:val="center"/>
          </w:tcPr>
          <w:p w14:paraId="0620334E" w14:textId="74E9B062" w:rsidR="00DE31F0" w:rsidRPr="003C0437" w:rsidRDefault="00571DD9" w:rsidP="00314407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Nutzerzahl des Tools innerhalb des Unternehmens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1801959771"/>
            <w:placeholder>
              <w:docPart w:val="CFE7AD979F264E79A18199582CB42B3B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1C5CDFA6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DE31F0" w:rsidRPr="003C0437" w14:paraId="110C5888" w14:textId="77777777" w:rsidTr="00314407">
        <w:tc>
          <w:tcPr>
            <w:tcW w:w="3794" w:type="dxa"/>
            <w:shd w:val="clear" w:color="auto" w:fill="auto"/>
            <w:vAlign w:val="center"/>
          </w:tcPr>
          <w:p w14:paraId="4658D87A" w14:textId="77777777" w:rsidR="00DE31F0" w:rsidRPr="003C0437" w:rsidRDefault="00DE31F0" w:rsidP="00314407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Auftrags-/Umsetzungszeitraum</w:t>
            </w:r>
            <w:r w:rsidRPr="003C0437">
              <w:rPr>
                <w:rFonts w:eastAsia="Calibri" w:cs="Arial"/>
                <w:sz w:val="20"/>
                <w:lang w:eastAsia="en-US"/>
              </w:rPr>
              <w:t xml:space="preserve"> 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1274595999"/>
            <w:placeholder>
              <w:docPart w:val="C9829D05A4D542049316481224D50EFF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5975A373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MM.JJJJ</w:t>
                </w:r>
              </w:p>
            </w:tc>
          </w:sdtContent>
        </w:sdt>
      </w:tr>
      <w:tr w:rsidR="00DE31F0" w:rsidRPr="003C0437" w14:paraId="22778CE1" w14:textId="77777777" w:rsidTr="00314407">
        <w:trPr>
          <w:trHeight w:val="470"/>
        </w:trPr>
        <w:tc>
          <w:tcPr>
            <w:tcW w:w="3794" w:type="dxa"/>
            <w:shd w:val="clear" w:color="auto" w:fill="auto"/>
            <w:vAlign w:val="center"/>
          </w:tcPr>
          <w:p w14:paraId="4ED8315C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  <w:r w:rsidRPr="003C0437">
              <w:rPr>
                <w:rFonts w:cs="Arial"/>
                <w:sz w:val="20"/>
              </w:rPr>
              <w:t>Beschreibung des Auftrags</w:t>
            </w:r>
            <w:r>
              <w:rPr>
                <w:rFonts w:cs="Arial"/>
                <w:sz w:val="20"/>
              </w:rPr>
              <w:t xml:space="preserve"> (Art und Umfang)</w:t>
            </w:r>
          </w:p>
          <w:p w14:paraId="56EA7967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  <w:r w:rsidRPr="0020624D">
              <w:rPr>
                <w:rFonts w:cs="Arial"/>
                <w:sz w:val="20"/>
                <w:u w:val="single"/>
              </w:rPr>
              <w:t>Hinweis:</w:t>
            </w:r>
            <w:r>
              <w:rPr>
                <w:rFonts w:cs="Arial"/>
                <w:sz w:val="20"/>
              </w:rPr>
              <w:t xml:space="preserve"> Sofern mehrere Referenzen vom gleichen Referenzgeber stammen bitten wir um Erläuterung inwiefern es sich um unterschiedliche Positionen handelte.</w:t>
            </w:r>
          </w:p>
          <w:p w14:paraId="7C403C3B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47539F24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6E0CFDB8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036E6D4A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3E6363A9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05F31195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58F623AB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75C34D35" w14:textId="77777777" w:rsidR="00DE31F0" w:rsidRPr="003C0437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1809429711"/>
            <w:placeholder>
              <w:docPart w:val="C4EB74024AEB4130B04251C80AB90CD1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6075CE48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4AA21149" w14:textId="159FB813" w:rsidR="00DE31F0" w:rsidRDefault="00DE31F0" w:rsidP="00B819A1">
      <w:pPr>
        <w:autoSpaceDE/>
        <w:autoSpaceDN/>
        <w:adjustRightInd/>
        <w:rPr>
          <w:rFonts w:cs="Arial"/>
          <w:sz w:val="20"/>
        </w:rPr>
      </w:pPr>
    </w:p>
    <w:p w14:paraId="2B656A39" w14:textId="77777777" w:rsidR="00DE31F0" w:rsidRDefault="00DE31F0">
      <w:pPr>
        <w:autoSpaceDE/>
        <w:autoSpaceDN/>
        <w:adjustRightInd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E31F0" w:rsidRPr="003C0437" w14:paraId="3A2C0DFA" w14:textId="77777777" w:rsidTr="00314407">
        <w:trPr>
          <w:cantSplit/>
          <w:trHeight w:val="475"/>
        </w:trPr>
        <w:tc>
          <w:tcPr>
            <w:tcW w:w="9606" w:type="dxa"/>
            <w:shd w:val="clear" w:color="auto" w:fill="auto"/>
            <w:vAlign w:val="center"/>
          </w:tcPr>
          <w:p w14:paraId="0785FC48" w14:textId="73FD6957" w:rsidR="00DE31F0" w:rsidRPr="003C0437" w:rsidRDefault="00DE31F0" w:rsidP="00314407">
            <w:pPr>
              <w:spacing w:after="200" w:line="276" w:lineRule="auto"/>
              <w:rPr>
                <w:rFonts w:eastAsia="Calibri" w:cs="Arial"/>
                <w:b/>
                <w:sz w:val="20"/>
                <w:lang w:eastAsia="en-US"/>
              </w:rPr>
            </w:pPr>
            <w:r w:rsidRPr="003C0437">
              <w:rPr>
                <w:rFonts w:eastAsia="Calibri" w:cs="Arial"/>
                <w:b/>
                <w:sz w:val="20"/>
                <w:lang w:eastAsia="en-US"/>
              </w:rPr>
              <w:lastRenderedPageBreak/>
              <w:t xml:space="preserve">Referenz-Nr. </w:t>
            </w:r>
            <w:r>
              <w:rPr>
                <w:rFonts w:eastAsia="Calibri" w:cs="Arial"/>
                <w:b/>
                <w:sz w:val="20"/>
                <w:lang w:eastAsia="en-US"/>
              </w:rPr>
              <w:t>2</w:t>
            </w:r>
          </w:p>
        </w:tc>
      </w:tr>
    </w:tbl>
    <w:p w14:paraId="47211606" w14:textId="77777777" w:rsidR="00DE31F0" w:rsidRPr="003C0437" w:rsidRDefault="00DE31F0" w:rsidP="00DE31F0">
      <w:pPr>
        <w:rPr>
          <w:rFonts w:cs="Arial"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DE31F0" w:rsidRPr="003C0437" w14:paraId="247B008F" w14:textId="77777777" w:rsidTr="00314407">
        <w:tc>
          <w:tcPr>
            <w:tcW w:w="3794" w:type="dxa"/>
            <w:shd w:val="clear" w:color="auto" w:fill="auto"/>
            <w:vAlign w:val="center"/>
          </w:tcPr>
          <w:p w14:paraId="5B56B4BA" w14:textId="77777777" w:rsidR="00DE31F0" w:rsidRPr="003C0437" w:rsidRDefault="00DE31F0" w:rsidP="00314407">
            <w:pPr>
              <w:rPr>
                <w:rFonts w:eastAsia="Calibri" w:cs="Arial"/>
                <w:sz w:val="20"/>
                <w:lang w:eastAsia="en-US"/>
              </w:rPr>
            </w:pPr>
            <w:r w:rsidRPr="003C0437">
              <w:rPr>
                <w:rFonts w:eastAsia="Calibri" w:cs="Arial"/>
                <w:sz w:val="20"/>
                <w:lang w:eastAsia="en-US"/>
              </w:rPr>
              <w:t>Name des Auftraggebers</w:t>
            </w:r>
          </w:p>
          <w:p w14:paraId="28602787" w14:textId="77777777" w:rsidR="00DE31F0" w:rsidRPr="003C0437" w:rsidRDefault="00DE31F0" w:rsidP="00314407">
            <w:pPr>
              <w:spacing w:after="200"/>
              <w:rPr>
                <w:rFonts w:eastAsia="Calibri" w:cs="Arial"/>
                <w:sz w:val="20"/>
                <w:lang w:eastAsia="en-US"/>
              </w:rPr>
            </w:pPr>
            <w:r w:rsidRPr="003C0437">
              <w:rPr>
                <w:rFonts w:eastAsia="Calibri" w:cs="Arial"/>
                <w:sz w:val="20"/>
                <w:lang w:eastAsia="en-US"/>
              </w:rPr>
              <w:t>(= Referenzgeber)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652182258"/>
            <w:placeholder>
              <w:docPart w:val="025F60DA6FE24BE78484854B0D54DBB1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0BD9255C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DE31F0" w:rsidRPr="003C0437" w14:paraId="283B9395" w14:textId="77777777" w:rsidTr="00314407">
        <w:trPr>
          <w:trHeight w:val="628"/>
        </w:trPr>
        <w:tc>
          <w:tcPr>
            <w:tcW w:w="3794" w:type="dxa"/>
            <w:shd w:val="clear" w:color="auto" w:fill="auto"/>
            <w:vAlign w:val="center"/>
          </w:tcPr>
          <w:p w14:paraId="1DD12207" w14:textId="06958654" w:rsidR="00DE31F0" w:rsidRPr="003C0437" w:rsidRDefault="00571DD9" w:rsidP="00314407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Nutzerzahl des Tools innerhalb des Unternehmens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848868160"/>
            <w:placeholder>
              <w:docPart w:val="39F6DB785D6B401B95BC5595FEE90310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7B13233B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DE31F0" w:rsidRPr="003C0437" w14:paraId="2312740F" w14:textId="77777777" w:rsidTr="00314407">
        <w:tc>
          <w:tcPr>
            <w:tcW w:w="3794" w:type="dxa"/>
            <w:shd w:val="clear" w:color="auto" w:fill="auto"/>
            <w:vAlign w:val="center"/>
          </w:tcPr>
          <w:p w14:paraId="10998C6E" w14:textId="77777777" w:rsidR="00DE31F0" w:rsidRPr="003C0437" w:rsidRDefault="00DE31F0" w:rsidP="00314407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Auftrags-/Umsetzungszeitraum</w:t>
            </w:r>
            <w:r w:rsidRPr="003C0437">
              <w:rPr>
                <w:rFonts w:eastAsia="Calibri" w:cs="Arial"/>
                <w:sz w:val="20"/>
                <w:lang w:eastAsia="en-US"/>
              </w:rPr>
              <w:t xml:space="preserve"> 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1005892400"/>
            <w:placeholder>
              <w:docPart w:val="2F984A95C4E645839C9F47293E0527C0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6DAD0E82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MM.JJJJ</w:t>
                </w:r>
              </w:p>
            </w:tc>
          </w:sdtContent>
        </w:sdt>
      </w:tr>
      <w:tr w:rsidR="00DE31F0" w:rsidRPr="003C0437" w14:paraId="285467C3" w14:textId="77777777" w:rsidTr="00314407">
        <w:trPr>
          <w:trHeight w:val="470"/>
        </w:trPr>
        <w:tc>
          <w:tcPr>
            <w:tcW w:w="3794" w:type="dxa"/>
            <w:shd w:val="clear" w:color="auto" w:fill="auto"/>
            <w:vAlign w:val="center"/>
          </w:tcPr>
          <w:p w14:paraId="4CC2D30F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  <w:r w:rsidRPr="003C0437">
              <w:rPr>
                <w:rFonts w:cs="Arial"/>
                <w:sz w:val="20"/>
              </w:rPr>
              <w:t>Beschreibung des Auftrags</w:t>
            </w:r>
            <w:r>
              <w:rPr>
                <w:rFonts w:cs="Arial"/>
                <w:sz w:val="20"/>
              </w:rPr>
              <w:t xml:space="preserve"> (Art und Umfang)</w:t>
            </w:r>
          </w:p>
          <w:p w14:paraId="6927C3E2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  <w:r w:rsidRPr="0020624D">
              <w:rPr>
                <w:rFonts w:cs="Arial"/>
                <w:sz w:val="20"/>
                <w:u w:val="single"/>
              </w:rPr>
              <w:t>Hinweis:</w:t>
            </w:r>
            <w:r>
              <w:rPr>
                <w:rFonts w:cs="Arial"/>
                <w:sz w:val="20"/>
              </w:rPr>
              <w:t xml:space="preserve"> Sofern mehrere Referenzen vom gleichen Referenzgeber stammen bitten wir um Erläuterung inwiefern es sich um unterschiedliche Positionen handelte.</w:t>
            </w:r>
          </w:p>
          <w:p w14:paraId="3592A259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556B03BA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057AD6C8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548E72D3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77D7DD05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2F46F6E3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507A35DC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7B711920" w14:textId="77777777" w:rsidR="00DE31F0" w:rsidRPr="003C0437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2008469224"/>
            <w:placeholder>
              <w:docPart w:val="90ED02516339484892FB7215EF4F80DD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3CDDE985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AE59C08" w14:textId="60AB1BBE" w:rsidR="00DE31F0" w:rsidRDefault="00DE31F0" w:rsidP="00B819A1">
      <w:pPr>
        <w:autoSpaceDE/>
        <w:autoSpaceDN/>
        <w:adjustRightInd/>
        <w:rPr>
          <w:rFonts w:cs="Arial"/>
          <w:sz w:val="20"/>
        </w:rPr>
      </w:pPr>
    </w:p>
    <w:p w14:paraId="1F542011" w14:textId="77777777" w:rsidR="00DE31F0" w:rsidRDefault="00DE31F0">
      <w:pPr>
        <w:autoSpaceDE/>
        <w:autoSpaceDN/>
        <w:adjustRightInd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E31F0" w:rsidRPr="003C0437" w14:paraId="452A2E3B" w14:textId="77777777" w:rsidTr="00314407">
        <w:trPr>
          <w:cantSplit/>
          <w:trHeight w:val="475"/>
        </w:trPr>
        <w:tc>
          <w:tcPr>
            <w:tcW w:w="9606" w:type="dxa"/>
            <w:shd w:val="clear" w:color="auto" w:fill="auto"/>
            <w:vAlign w:val="center"/>
          </w:tcPr>
          <w:p w14:paraId="12EDBAF6" w14:textId="067FCF92" w:rsidR="00DE31F0" w:rsidRPr="003C0437" w:rsidRDefault="00DE31F0" w:rsidP="00314407">
            <w:pPr>
              <w:spacing w:after="200" w:line="276" w:lineRule="auto"/>
              <w:rPr>
                <w:rFonts w:eastAsia="Calibri" w:cs="Arial"/>
                <w:b/>
                <w:sz w:val="20"/>
                <w:lang w:eastAsia="en-US"/>
              </w:rPr>
            </w:pPr>
            <w:r w:rsidRPr="003C0437">
              <w:rPr>
                <w:rFonts w:eastAsia="Calibri" w:cs="Arial"/>
                <w:b/>
                <w:sz w:val="20"/>
                <w:lang w:eastAsia="en-US"/>
              </w:rPr>
              <w:lastRenderedPageBreak/>
              <w:t xml:space="preserve">Referenz-Nr. </w:t>
            </w:r>
            <w:sdt>
              <w:sdtPr>
                <w:rPr>
                  <w:rFonts w:eastAsia="Calibri" w:cs="Arial"/>
                  <w:color w:val="0070C0"/>
                  <w:sz w:val="20"/>
                  <w:lang w:eastAsia="en-US"/>
                </w:rPr>
                <w:id w:val="-327131860"/>
                <w:placeholder>
                  <w:docPart w:val="51AAD49A416E4015B54EA212D572DCDE"/>
                </w:placeholder>
                <w:showingPlcHdr/>
              </w:sdtPr>
              <w:sdtEndPr/>
              <w:sdtContent>
                <w:r w:rsidR="00307486"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sdtContent>
            </w:sdt>
            <w:r w:rsidR="00307486">
              <w:rPr>
                <w:rFonts w:eastAsia="Calibri" w:cs="Arial"/>
                <w:b/>
                <w:sz w:val="20"/>
                <w:lang w:eastAsia="en-US"/>
              </w:rPr>
              <w:t xml:space="preserve"> </w:t>
            </w:r>
            <w:r w:rsidR="00307486">
              <w:rPr>
                <w:rFonts w:eastAsia="Calibri" w:cs="Arial"/>
                <w:b/>
                <w:sz w:val="20"/>
                <w:lang w:eastAsia="en-US"/>
              </w:rPr>
              <w:fldChar w:fldCharType="begin"/>
            </w:r>
            <w:r w:rsidR="00307486">
              <w:rPr>
                <w:rFonts w:eastAsia="Calibri" w:cs="Arial"/>
                <w:b/>
                <w:sz w:val="20"/>
                <w:lang w:eastAsia="en-US"/>
              </w:rPr>
              <w:instrText xml:space="preserve"> ASK  Nr.  \* MERGEFORMAT </w:instrText>
            </w:r>
            <w:r w:rsidR="00307486">
              <w:rPr>
                <w:rFonts w:eastAsia="Calibri" w:cs="Arial"/>
                <w:b/>
                <w:sz w:val="20"/>
                <w:lang w:eastAsia="en-US"/>
              </w:rPr>
              <w:fldChar w:fldCharType="end"/>
            </w:r>
          </w:p>
        </w:tc>
      </w:tr>
    </w:tbl>
    <w:p w14:paraId="7E3C767B" w14:textId="77777777" w:rsidR="00DE31F0" w:rsidRPr="003C0437" w:rsidRDefault="00DE31F0" w:rsidP="00DE31F0">
      <w:pPr>
        <w:rPr>
          <w:rFonts w:cs="Arial"/>
          <w:sz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DE31F0" w:rsidRPr="003C0437" w14:paraId="48C5DA83" w14:textId="77777777" w:rsidTr="00314407">
        <w:tc>
          <w:tcPr>
            <w:tcW w:w="3794" w:type="dxa"/>
            <w:shd w:val="clear" w:color="auto" w:fill="auto"/>
            <w:vAlign w:val="center"/>
          </w:tcPr>
          <w:p w14:paraId="709A3FD9" w14:textId="77777777" w:rsidR="00DE31F0" w:rsidRPr="003C0437" w:rsidRDefault="00DE31F0" w:rsidP="00314407">
            <w:pPr>
              <w:rPr>
                <w:rFonts w:eastAsia="Calibri" w:cs="Arial"/>
                <w:sz w:val="20"/>
                <w:lang w:eastAsia="en-US"/>
              </w:rPr>
            </w:pPr>
            <w:r w:rsidRPr="003C0437">
              <w:rPr>
                <w:rFonts w:eastAsia="Calibri" w:cs="Arial"/>
                <w:sz w:val="20"/>
                <w:lang w:eastAsia="en-US"/>
              </w:rPr>
              <w:t>Name des Auftraggebers</w:t>
            </w:r>
          </w:p>
          <w:p w14:paraId="689048B6" w14:textId="77777777" w:rsidR="00DE31F0" w:rsidRPr="003C0437" w:rsidRDefault="00DE31F0" w:rsidP="00314407">
            <w:pPr>
              <w:spacing w:after="200"/>
              <w:rPr>
                <w:rFonts w:eastAsia="Calibri" w:cs="Arial"/>
                <w:sz w:val="20"/>
                <w:lang w:eastAsia="en-US"/>
              </w:rPr>
            </w:pPr>
            <w:r w:rsidRPr="003C0437">
              <w:rPr>
                <w:rFonts w:eastAsia="Calibri" w:cs="Arial"/>
                <w:sz w:val="20"/>
                <w:lang w:eastAsia="en-US"/>
              </w:rPr>
              <w:t>(= Referenzgeber)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1641996822"/>
            <w:placeholder>
              <w:docPart w:val="F68791B534B04D4B85C04EA3BA05EDA7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02426914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DE31F0" w:rsidRPr="003C0437" w14:paraId="09AAF21D" w14:textId="77777777" w:rsidTr="00314407">
        <w:trPr>
          <w:trHeight w:val="628"/>
        </w:trPr>
        <w:tc>
          <w:tcPr>
            <w:tcW w:w="3794" w:type="dxa"/>
            <w:shd w:val="clear" w:color="auto" w:fill="auto"/>
            <w:vAlign w:val="center"/>
          </w:tcPr>
          <w:p w14:paraId="695CC0E9" w14:textId="37B619A0" w:rsidR="00DE31F0" w:rsidRPr="003C0437" w:rsidRDefault="00571DD9" w:rsidP="00314407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Nutzerzahl des Tools innerhalb des Unternehmens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916479524"/>
            <w:placeholder>
              <w:docPart w:val="5D5B37785FE040AFA11033B98825BB69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26619C03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DE31F0" w:rsidRPr="003C0437" w14:paraId="410785F2" w14:textId="77777777" w:rsidTr="00314407">
        <w:tc>
          <w:tcPr>
            <w:tcW w:w="3794" w:type="dxa"/>
            <w:shd w:val="clear" w:color="auto" w:fill="auto"/>
            <w:vAlign w:val="center"/>
          </w:tcPr>
          <w:p w14:paraId="7E16FFE6" w14:textId="77777777" w:rsidR="00DE31F0" w:rsidRPr="003C0437" w:rsidRDefault="00DE31F0" w:rsidP="00314407">
            <w:pPr>
              <w:spacing w:after="200" w:line="276" w:lineRule="auto"/>
              <w:rPr>
                <w:rFonts w:eastAsia="Calibri" w:cs="Arial"/>
                <w:sz w:val="20"/>
                <w:lang w:eastAsia="en-US"/>
              </w:rPr>
            </w:pPr>
            <w:r>
              <w:rPr>
                <w:rFonts w:eastAsia="Calibri" w:cs="Arial"/>
                <w:sz w:val="20"/>
                <w:lang w:eastAsia="en-US"/>
              </w:rPr>
              <w:t>Auftrags-/Umsetzungszeitraum</w:t>
            </w:r>
            <w:r w:rsidRPr="003C0437">
              <w:rPr>
                <w:rFonts w:eastAsia="Calibri" w:cs="Arial"/>
                <w:sz w:val="20"/>
                <w:lang w:eastAsia="en-US"/>
              </w:rPr>
              <w:t xml:space="preserve"> </w:t>
            </w: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901907258"/>
            <w:placeholder>
              <w:docPart w:val="FCB23BA748D84D0E9B3F5C82FF4D2782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536411B1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MM.JJJJ</w:t>
                </w:r>
              </w:p>
            </w:tc>
          </w:sdtContent>
        </w:sdt>
      </w:tr>
      <w:tr w:rsidR="00DE31F0" w:rsidRPr="003C0437" w14:paraId="0902A10B" w14:textId="77777777" w:rsidTr="00314407">
        <w:trPr>
          <w:trHeight w:val="470"/>
        </w:trPr>
        <w:tc>
          <w:tcPr>
            <w:tcW w:w="3794" w:type="dxa"/>
            <w:shd w:val="clear" w:color="auto" w:fill="auto"/>
            <w:vAlign w:val="center"/>
          </w:tcPr>
          <w:p w14:paraId="5B7741AA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  <w:r w:rsidRPr="003C0437">
              <w:rPr>
                <w:rFonts w:cs="Arial"/>
                <w:sz w:val="20"/>
              </w:rPr>
              <w:t>Beschreibung des Auftrags</w:t>
            </w:r>
            <w:r>
              <w:rPr>
                <w:rFonts w:cs="Arial"/>
                <w:sz w:val="20"/>
              </w:rPr>
              <w:t xml:space="preserve"> (Art und Umfang)</w:t>
            </w:r>
          </w:p>
          <w:p w14:paraId="091EF851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  <w:r w:rsidRPr="0020624D">
              <w:rPr>
                <w:rFonts w:cs="Arial"/>
                <w:sz w:val="20"/>
                <w:u w:val="single"/>
              </w:rPr>
              <w:t>Hinweis:</w:t>
            </w:r>
            <w:r>
              <w:rPr>
                <w:rFonts w:cs="Arial"/>
                <w:sz w:val="20"/>
              </w:rPr>
              <w:t xml:space="preserve"> Sofern mehrere Referenzen vom gleichen Referenzgeber stammen bitten wir um Erläuterung inwiefern es sich um unterschiedliche Positionen handelte.</w:t>
            </w:r>
          </w:p>
          <w:p w14:paraId="042901F0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343C04BE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7D8EBB78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67BAF19D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09D3FA2B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2430E6D7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031487D2" w14:textId="77777777" w:rsidR="00DE31F0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  <w:p w14:paraId="45AB423B" w14:textId="77777777" w:rsidR="00DE31F0" w:rsidRPr="003C0437" w:rsidRDefault="00DE31F0" w:rsidP="00314407">
            <w:pPr>
              <w:spacing w:after="200" w:line="276" w:lineRule="auto"/>
              <w:rPr>
                <w:rFonts w:cs="Arial"/>
                <w:sz w:val="20"/>
              </w:rPr>
            </w:pPr>
          </w:p>
        </w:tc>
        <w:sdt>
          <w:sdtPr>
            <w:rPr>
              <w:rFonts w:eastAsia="Calibri" w:cs="Arial"/>
              <w:color w:val="0070C0"/>
              <w:sz w:val="20"/>
              <w:lang w:eastAsia="en-US"/>
            </w:rPr>
            <w:id w:val="-1345546403"/>
            <w:placeholder>
              <w:docPart w:val="355895FEE4904AD29E15C66305EF40EB"/>
            </w:placeholder>
            <w:showingPlcHdr/>
          </w:sdtPr>
          <w:sdtEndPr/>
          <w:sdtContent>
            <w:tc>
              <w:tcPr>
                <w:tcW w:w="5812" w:type="dxa"/>
              </w:tcPr>
              <w:p w14:paraId="56189B17" w14:textId="77777777" w:rsidR="00DE31F0" w:rsidRPr="00AE1470" w:rsidRDefault="00DE31F0" w:rsidP="00314407">
                <w:pPr>
                  <w:spacing w:after="200" w:line="276" w:lineRule="auto"/>
                  <w:rPr>
                    <w:rFonts w:eastAsia="Calibri" w:cs="Arial"/>
                    <w:color w:val="0070C0"/>
                    <w:sz w:val="20"/>
                    <w:lang w:eastAsia="en-US"/>
                  </w:rPr>
                </w:pPr>
                <w:r w:rsidRPr="00AE1470">
                  <w:rPr>
                    <w:rStyle w:val="Platzhaltertext"/>
                    <w:rFonts w:cs="Arial"/>
                    <w:color w:val="0070C0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76F99A8D" w14:textId="54C3B610" w:rsidR="00241D5D" w:rsidRDefault="00241D5D" w:rsidP="00B819A1">
      <w:pPr>
        <w:autoSpaceDE/>
        <w:autoSpaceDN/>
        <w:adjustRightInd/>
        <w:rPr>
          <w:rFonts w:cs="Arial"/>
          <w:sz w:val="20"/>
        </w:rPr>
      </w:pPr>
    </w:p>
    <w:p w14:paraId="208AD221" w14:textId="6D4681BD" w:rsidR="00307486" w:rsidRDefault="00307486" w:rsidP="00B819A1">
      <w:pPr>
        <w:autoSpaceDE/>
        <w:autoSpaceDN/>
        <w:adjustRightInd/>
        <w:rPr>
          <w:rFonts w:cs="Arial"/>
          <w:sz w:val="20"/>
        </w:rPr>
      </w:pPr>
    </w:p>
    <w:sectPr w:rsidR="00307486" w:rsidSect="0066733E">
      <w:headerReference w:type="default" r:id="rId8"/>
      <w:footerReference w:type="default" r:id="rId9"/>
      <w:pgSz w:w="11906" w:h="16838" w:code="9"/>
      <w:pgMar w:top="2552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13518" w14:textId="77777777" w:rsidR="006868CC" w:rsidRDefault="006868CC">
      <w:r>
        <w:separator/>
      </w:r>
    </w:p>
  </w:endnote>
  <w:endnote w:type="continuationSeparator" w:id="0">
    <w:p w14:paraId="41AD18EE" w14:textId="77777777" w:rsidR="006868CC" w:rsidRDefault="0068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389F0" w14:textId="0586A41E" w:rsidR="00EB121D" w:rsidRPr="00EB121D" w:rsidRDefault="00EB121D" w:rsidP="006868CC">
    <w:pPr>
      <w:pStyle w:val="Fuzeile"/>
      <w:tabs>
        <w:tab w:val="clear" w:pos="9072"/>
        <w:tab w:val="right" w:pos="9498"/>
      </w:tabs>
      <w:rPr>
        <w:sz w:val="16"/>
        <w:szCs w:val="16"/>
      </w:rPr>
    </w:pPr>
    <w:r w:rsidRPr="00EB121D">
      <w:rPr>
        <w:sz w:val="16"/>
        <w:szCs w:val="16"/>
      </w:rPr>
      <w:tab/>
    </w:r>
    <w:r w:rsidRPr="00EB121D">
      <w:rPr>
        <w:sz w:val="16"/>
        <w:szCs w:val="16"/>
      </w:rPr>
      <w:tab/>
      <w:t xml:space="preserve">Seite </w:t>
    </w:r>
    <w:r w:rsidRPr="00EB121D">
      <w:rPr>
        <w:sz w:val="16"/>
        <w:szCs w:val="16"/>
      </w:rPr>
      <w:fldChar w:fldCharType="begin"/>
    </w:r>
    <w:r w:rsidRPr="00EB121D">
      <w:rPr>
        <w:sz w:val="16"/>
        <w:szCs w:val="16"/>
      </w:rPr>
      <w:instrText xml:space="preserve"> PAGE   \* MERGEFORMAT </w:instrText>
    </w:r>
    <w:r w:rsidRPr="00EB121D">
      <w:rPr>
        <w:sz w:val="16"/>
        <w:szCs w:val="16"/>
      </w:rPr>
      <w:fldChar w:fldCharType="separate"/>
    </w:r>
    <w:r w:rsidR="008A6A59">
      <w:rPr>
        <w:noProof/>
        <w:sz w:val="16"/>
        <w:szCs w:val="16"/>
      </w:rPr>
      <w:t>2</w:t>
    </w:r>
    <w:r w:rsidRPr="00EB121D">
      <w:rPr>
        <w:sz w:val="16"/>
        <w:szCs w:val="16"/>
      </w:rPr>
      <w:fldChar w:fldCharType="end"/>
    </w:r>
    <w:r w:rsidRPr="00EB121D">
      <w:rPr>
        <w:sz w:val="16"/>
        <w:szCs w:val="16"/>
      </w:rPr>
      <w:t xml:space="preserve"> von </w:t>
    </w:r>
    <w:r w:rsidR="008A6A59">
      <w:fldChar w:fldCharType="begin"/>
    </w:r>
    <w:r w:rsidR="008A6A59">
      <w:instrText xml:space="preserve"> NUMPAGES   \* MERGEFORMAT </w:instrText>
    </w:r>
    <w:r w:rsidR="008A6A59">
      <w:fldChar w:fldCharType="separate"/>
    </w:r>
    <w:r w:rsidR="008A6A59" w:rsidRPr="008A6A59">
      <w:rPr>
        <w:noProof/>
        <w:sz w:val="16"/>
        <w:szCs w:val="16"/>
      </w:rPr>
      <w:t>4</w:t>
    </w:r>
    <w:r w:rsidR="008A6A59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5BBFC" w14:textId="77777777" w:rsidR="006868CC" w:rsidRDefault="006868CC">
      <w:r>
        <w:separator/>
      </w:r>
    </w:p>
  </w:footnote>
  <w:footnote w:type="continuationSeparator" w:id="0">
    <w:p w14:paraId="3ECFD465" w14:textId="77777777" w:rsidR="006868CC" w:rsidRDefault="0068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59684" w14:textId="77777777" w:rsidR="00874FD3" w:rsidRDefault="00BC1143">
    <w:pPr>
      <w:pStyle w:val="Kopfzeile"/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4F37344D" wp14:editId="13DE3F1F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1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6773F"/>
    <w:multiLevelType w:val="multilevel"/>
    <w:tmpl w:val="45C291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2E93141"/>
    <w:multiLevelType w:val="multilevel"/>
    <w:tmpl w:val="11CAAE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19290071"/>
    <w:multiLevelType w:val="multilevel"/>
    <w:tmpl w:val="5C549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65F6838"/>
    <w:multiLevelType w:val="hybridMultilevel"/>
    <w:tmpl w:val="04B264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971C8"/>
    <w:multiLevelType w:val="hybridMultilevel"/>
    <w:tmpl w:val="B2B667D2"/>
    <w:lvl w:ilvl="0" w:tplc="3A66BB6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F111C"/>
    <w:multiLevelType w:val="multilevel"/>
    <w:tmpl w:val="DB0860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59AD7EF6"/>
    <w:multiLevelType w:val="hybridMultilevel"/>
    <w:tmpl w:val="65E227E8"/>
    <w:lvl w:ilvl="0" w:tplc="AC4ED05E">
      <w:start w:val="4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B5DA1"/>
    <w:multiLevelType w:val="hybridMultilevel"/>
    <w:tmpl w:val="F154EE3E"/>
    <w:lvl w:ilvl="0" w:tplc="DA62A1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Wso4NWwUPai3ZfnXj0LvOzPmUzIh/CC7MpfAGZK2B4IO9Y5da/yR5Fb2PlXNZU1aseohGkiv5AEZT9WKOP6vw==" w:salt="OuaZrlZmK4yIi2khdIyrH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8CC"/>
    <w:rsid w:val="000478E4"/>
    <w:rsid w:val="000613C3"/>
    <w:rsid w:val="000628BC"/>
    <w:rsid w:val="00070A43"/>
    <w:rsid w:val="00085182"/>
    <w:rsid w:val="000946EC"/>
    <w:rsid w:val="000B35D8"/>
    <w:rsid w:val="000B7DE0"/>
    <w:rsid w:val="000E7A9F"/>
    <w:rsid w:val="00102B8F"/>
    <w:rsid w:val="001262A5"/>
    <w:rsid w:val="00127144"/>
    <w:rsid w:val="001324BA"/>
    <w:rsid w:val="00160A26"/>
    <w:rsid w:val="00167CD1"/>
    <w:rsid w:val="001931BE"/>
    <w:rsid w:val="001B7A76"/>
    <w:rsid w:val="001C0960"/>
    <w:rsid w:val="001C0D26"/>
    <w:rsid w:val="001E0CF6"/>
    <w:rsid w:val="002035B2"/>
    <w:rsid w:val="0020624D"/>
    <w:rsid w:val="002212E7"/>
    <w:rsid w:val="00235D98"/>
    <w:rsid w:val="00241D5D"/>
    <w:rsid w:val="002422B6"/>
    <w:rsid w:val="00260125"/>
    <w:rsid w:val="00260FD0"/>
    <w:rsid w:val="002A039C"/>
    <w:rsid w:val="002B77C2"/>
    <w:rsid w:val="002F5A4D"/>
    <w:rsid w:val="00307486"/>
    <w:rsid w:val="00323456"/>
    <w:rsid w:val="00337275"/>
    <w:rsid w:val="00337E0D"/>
    <w:rsid w:val="00392C80"/>
    <w:rsid w:val="00392E57"/>
    <w:rsid w:val="003A3A0B"/>
    <w:rsid w:val="003C0437"/>
    <w:rsid w:val="003C3846"/>
    <w:rsid w:val="003E7593"/>
    <w:rsid w:val="003F45A5"/>
    <w:rsid w:val="004244DD"/>
    <w:rsid w:val="00433E5A"/>
    <w:rsid w:val="00435B5A"/>
    <w:rsid w:val="004469F8"/>
    <w:rsid w:val="0045143E"/>
    <w:rsid w:val="00453F3A"/>
    <w:rsid w:val="00476F1C"/>
    <w:rsid w:val="004844A7"/>
    <w:rsid w:val="00494456"/>
    <w:rsid w:val="004C00C9"/>
    <w:rsid w:val="004E0611"/>
    <w:rsid w:val="00500CCA"/>
    <w:rsid w:val="00533D9A"/>
    <w:rsid w:val="00540611"/>
    <w:rsid w:val="00547922"/>
    <w:rsid w:val="00564183"/>
    <w:rsid w:val="00571DD9"/>
    <w:rsid w:val="00573398"/>
    <w:rsid w:val="005739FF"/>
    <w:rsid w:val="005836C1"/>
    <w:rsid w:val="005A370B"/>
    <w:rsid w:val="005B6928"/>
    <w:rsid w:val="005E41CD"/>
    <w:rsid w:val="005E4A19"/>
    <w:rsid w:val="005E4C58"/>
    <w:rsid w:val="005F29FC"/>
    <w:rsid w:val="00604E7F"/>
    <w:rsid w:val="00605240"/>
    <w:rsid w:val="0066733E"/>
    <w:rsid w:val="00685CB0"/>
    <w:rsid w:val="006868CC"/>
    <w:rsid w:val="00687E57"/>
    <w:rsid w:val="006934EF"/>
    <w:rsid w:val="006D696F"/>
    <w:rsid w:val="0070499D"/>
    <w:rsid w:val="00710B5E"/>
    <w:rsid w:val="00734298"/>
    <w:rsid w:val="00736E94"/>
    <w:rsid w:val="0075715E"/>
    <w:rsid w:val="007755FA"/>
    <w:rsid w:val="00785417"/>
    <w:rsid w:val="007F2751"/>
    <w:rsid w:val="00814058"/>
    <w:rsid w:val="00832271"/>
    <w:rsid w:val="00844E22"/>
    <w:rsid w:val="00852484"/>
    <w:rsid w:val="00854475"/>
    <w:rsid w:val="00860DA3"/>
    <w:rsid w:val="00874FD3"/>
    <w:rsid w:val="0088087D"/>
    <w:rsid w:val="00895049"/>
    <w:rsid w:val="008A6A59"/>
    <w:rsid w:val="008E0B57"/>
    <w:rsid w:val="008E2925"/>
    <w:rsid w:val="008F0B14"/>
    <w:rsid w:val="008F2263"/>
    <w:rsid w:val="008F6724"/>
    <w:rsid w:val="00915DDA"/>
    <w:rsid w:val="00925B68"/>
    <w:rsid w:val="00927C6F"/>
    <w:rsid w:val="00933C06"/>
    <w:rsid w:val="0093673E"/>
    <w:rsid w:val="00945272"/>
    <w:rsid w:val="00965600"/>
    <w:rsid w:val="009668D5"/>
    <w:rsid w:val="00970D59"/>
    <w:rsid w:val="0097270B"/>
    <w:rsid w:val="00981F4F"/>
    <w:rsid w:val="00984D66"/>
    <w:rsid w:val="00987E7A"/>
    <w:rsid w:val="009B7B8F"/>
    <w:rsid w:val="009D2CA8"/>
    <w:rsid w:val="009D57C9"/>
    <w:rsid w:val="009E3071"/>
    <w:rsid w:val="009E5474"/>
    <w:rsid w:val="00A14351"/>
    <w:rsid w:val="00A43E6B"/>
    <w:rsid w:val="00A47818"/>
    <w:rsid w:val="00A52295"/>
    <w:rsid w:val="00A553CD"/>
    <w:rsid w:val="00A75257"/>
    <w:rsid w:val="00AA3E40"/>
    <w:rsid w:val="00AC1F59"/>
    <w:rsid w:val="00AE1470"/>
    <w:rsid w:val="00B01845"/>
    <w:rsid w:val="00B819A1"/>
    <w:rsid w:val="00B81ED7"/>
    <w:rsid w:val="00BA05C7"/>
    <w:rsid w:val="00BB1750"/>
    <w:rsid w:val="00BC1143"/>
    <w:rsid w:val="00C471F9"/>
    <w:rsid w:val="00C66824"/>
    <w:rsid w:val="00C95111"/>
    <w:rsid w:val="00C95526"/>
    <w:rsid w:val="00CB2F31"/>
    <w:rsid w:val="00CD5F11"/>
    <w:rsid w:val="00CE0B28"/>
    <w:rsid w:val="00CF5FC3"/>
    <w:rsid w:val="00D04F81"/>
    <w:rsid w:val="00D21A4A"/>
    <w:rsid w:val="00D34F76"/>
    <w:rsid w:val="00D51E4A"/>
    <w:rsid w:val="00D748F7"/>
    <w:rsid w:val="00DB7568"/>
    <w:rsid w:val="00DB78C4"/>
    <w:rsid w:val="00DC30E3"/>
    <w:rsid w:val="00DC5BB5"/>
    <w:rsid w:val="00DE31F0"/>
    <w:rsid w:val="00DE4018"/>
    <w:rsid w:val="00E05E40"/>
    <w:rsid w:val="00E16EC7"/>
    <w:rsid w:val="00E20A6F"/>
    <w:rsid w:val="00E37456"/>
    <w:rsid w:val="00E66862"/>
    <w:rsid w:val="00EB121D"/>
    <w:rsid w:val="00ED672C"/>
    <w:rsid w:val="00F02B9F"/>
    <w:rsid w:val="00F0336E"/>
    <w:rsid w:val="00F22382"/>
    <w:rsid w:val="00F265A5"/>
    <w:rsid w:val="00F4324A"/>
    <w:rsid w:val="00F74849"/>
    <w:rsid w:val="00F84945"/>
    <w:rsid w:val="00FB095A"/>
    <w:rsid w:val="00FD4791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36A783DF"/>
  <w15:docId w15:val="{071BC343-8505-491C-9995-B34A60C2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5447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uiPriority w:val="59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6868CC"/>
    <w:rPr>
      <w:rFonts w:ascii="Arial" w:hAnsi="Arial"/>
      <w:snapToGrid w:val="0"/>
      <w:sz w:val="22"/>
    </w:rPr>
  </w:style>
  <w:style w:type="character" w:styleId="Platzhaltertext">
    <w:name w:val="Placeholder Text"/>
    <w:basedOn w:val="Absatz-Standardschriftart"/>
    <w:uiPriority w:val="99"/>
    <w:rsid w:val="00573398"/>
    <w:rPr>
      <w:color w:val="808080"/>
    </w:rPr>
  </w:style>
  <w:style w:type="paragraph" w:styleId="Listenabsatz">
    <w:name w:val="List Paragraph"/>
    <w:basedOn w:val="Standard"/>
    <w:uiPriority w:val="34"/>
    <w:qFormat/>
    <w:rsid w:val="00435B5A"/>
    <w:pPr>
      <w:ind w:left="720"/>
      <w:contextualSpacing/>
    </w:pPr>
  </w:style>
  <w:style w:type="paragraph" w:customStyle="1" w:styleId="Default">
    <w:name w:val="Default"/>
    <w:rsid w:val="006D69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D04F8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04F8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04F81"/>
    <w:rPr>
      <w:rFonts w:ascii="Arial" w:hAnsi="Arial"/>
      <w:snapToGrid w:val="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04F8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04F81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2167B8D5854B6986AF2213FE87E4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04AA52-85C2-4DD6-98FD-0DFDBCED37C2}"/>
      </w:docPartPr>
      <w:docPartBody>
        <w:p w:rsidR="00775AF1" w:rsidRDefault="00961C8A" w:rsidP="00961C8A">
          <w:pPr>
            <w:pStyle w:val="882167B8D5854B6986AF2213FE87E4436"/>
          </w:pPr>
          <w:r w:rsidRPr="003A3A0B">
            <w:rPr>
              <w:rFonts w:eastAsia="Calibri" w:cs="Arial"/>
              <w:color w:val="808080"/>
              <w:lang w:eastAsia="en-US"/>
            </w:rPr>
            <w:t>Klicken Sie hier, um Text einzugeben.</w:t>
          </w:r>
        </w:p>
      </w:docPartBody>
    </w:docPart>
    <w:docPart>
      <w:docPartPr>
        <w:name w:val="B234B24F2C6E4238917AA59798290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181E2A-D380-4B0B-BFFC-B6390EB1A410}"/>
      </w:docPartPr>
      <w:docPartBody>
        <w:p w:rsidR="00D936E2" w:rsidRDefault="00961C8A" w:rsidP="00961C8A">
          <w:pPr>
            <w:pStyle w:val="B234B24F2C6E4238917AA5979829049F5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014EB6E95306410D954F0CECD5AC21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D38C5-4F5F-47A5-AD7C-C5EBCD03933D}"/>
      </w:docPartPr>
      <w:docPartBody>
        <w:p w:rsidR="00D936E2" w:rsidRDefault="00961C8A" w:rsidP="00961C8A">
          <w:pPr>
            <w:pStyle w:val="014EB6E95306410D954F0CECD5AC21074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27C1D84F5D914BB6A238C4CD833223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166AF-7661-4ADA-838E-C40DC5E76DAB}"/>
      </w:docPartPr>
      <w:docPartBody>
        <w:p w:rsidR="00675639" w:rsidRDefault="00961C8A" w:rsidP="00961C8A">
          <w:pPr>
            <w:pStyle w:val="27C1D84F5D914BB6A238C4CD8332235A1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4ACD7AA426254751B8580226626C7C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963093-6550-4FF5-A56B-950886674BD9}"/>
      </w:docPartPr>
      <w:docPartBody>
        <w:p w:rsidR="00D02F17" w:rsidRDefault="00F30CD7" w:rsidP="00F30CD7">
          <w:pPr>
            <w:pStyle w:val="4ACD7AA426254751B8580226626C7C2D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897110AE76814158896BA50D0ACB0B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426D9-52FC-406A-A7DB-63DBE04F8553}"/>
      </w:docPartPr>
      <w:docPartBody>
        <w:p w:rsidR="0053498E" w:rsidRDefault="00155A71" w:rsidP="00155A71">
          <w:pPr>
            <w:pStyle w:val="897110AE76814158896BA50D0ACB0B08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BF32F52502A9474E936D0DBF6E565A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B73165-335A-42BB-9BD2-405876FDC0F2}"/>
      </w:docPartPr>
      <w:docPartBody>
        <w:p w:rsidR="0053498E" w:rsidRDefault="00155A71" w:rsidP="00155A71">
          <w:pPr>
            <w:pStyle w:val="BF32F52502A9474E936D0DBF6E565ADA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A1D59C7C5771433ABCF2E01E7851D8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1C724D-279C-4D0D-B55C-AE943E655F8B}"/>
      </w:docPartPr>
      <w:docPartBody>
        <w:p w:rsidR="00EC3E03" w:rsidRDefault="0053498E" w:rsidP="0053498E">
          <w:pPr>
            <w:pStyle w:val="A1D59C7C5771433ABCF2E01E7851D8E5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CFE7AD979F264E79A18199582CB42B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4F29B0-B959-4A92-9F1F-F8629E66442D}"/>
      </w:docPartPr>
      <w:docPartBody>
        <w:p w:rsidR="00EC3E03" w:rsidRDefault="0053498E" w:rsidP="0053498E">
          <w:pPr>
            <w:pStyle w:val="CFE7AD979F264E79A18199582CB42B3B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C9829D05A4D542049316481224D50E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49435-842F-49DD-AA6D-5C16B1BB93E6}"/>
      </w:docPartPr>
      <w:docPartBody>
        <w:p w:rsidR="00EC3E03" w:rsidRDefault="0053498E" w:rsidP="0053498E">
          <w:pPr>
            <w:pStyle w:val="C9829D05A4D542049316481224D50EFF"/>
          </w:pPr>
          <w:r>
            <w:rPr>
              <w:rStyle w:val="Platzhaltertext"/>
              <w:rFonts w:cs="Arial"/>
              <w:sz w:val="20"/>
            </w:rPr>
            <w:t>MM.JJJJ</w:t>
          </w:r>
        </w:p>
      </w:docPartBody>
    </w:docPart>
    <w:docPart>
      <w:docPartPr>
        <w:name w:val="C4EB74024AEB4130B04251C80AB90C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978503-88CA-4477-B288-C4863F18AB77}"/>
      </w:docPartPr>
      <w:docPartBody>
        <w:p w:rsidR="00EC3E03" w:rsidRDefault="0053498E" w:rsidP="0053498E">
          <w:pPr>
            <w:pStyle w:val="C4EB74024AEB4130B04251C80AB90CD1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025F60DA6FE24BE78484854B0D54D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9E7776-A911-45A7-AE9D-60847B0C5317}"/>
      </w:docPartPr>
      <w:docPartBody>
        <w:p w:rsidR="00EC3E03" w:rsidRDefault="0053498E" w:rsidP="0053498E">
          <w:pPr>
            <w:pStyle w:val="025F60DA6FE24BE78484854B0D54DBB1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39F6DB785D6B401B95BC5595FEE903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94980-C3F8-4F7C-AD51-A8C9729E4BFA}"/>
      </w:docPartPr>
      <w:docPartBody>
        <w:p w:rsidR="00EC3E03" w:rsidRDefault="0053498E" w:rsidP="0053498E">
          <w:pPr>
            <w:pStyle w:val="39F6DB785D6B401B95BC5595FEE90310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2F984A95C4E645839C9F47293E052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7659A-5BF5-4A11-9A71-0E714A339B6F}"/>
      </w:docPartPr>
      <w:docPartBody>
        <w:p w:rsidR="00EC3E03" w:rsidRDefault="0053498E" w:rsidP="0053498E">
          <w:pPr>
            <w:pStyle w:val="2F984A95C4E645839C9F47293E0527C0"/>
          </w:pPr>
          <w:r>
            <w:rPr>
              <w:rStyle w:val="Platzhaltertext"/>
              <w:rFonts w:cs="Arial"/>
              <w:sz w:val="20"/>
            </w:rPr>
            <w:t>MM.JJJJ</w:t>
          </w:r>
        </w:p>
      </w:docPartBody>
    </w:docPart>
    <w:docPart>
      <w:docPartPr>
        <w:name w:val="90ED02516339484892FB7215EF4F80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9C294-639C-4FE1-AE73-7D47B87EB89B}"/>
      </w:docPartPr>
      <w:docPartBody>
        <w:p w:rsidR="00EC3E03" w:rsidRDefault="0053498E" w:rsidP="0053498E">
          <w:pPr>
            <w:pStyle w:val="90ED02516339484892FB7215EF4F80DD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F68791B534B04D4B85C04EA3BA05ED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B678FF-0D75-4103-8B28-110098256434}"/>
      </w:docPartPr>
      <w:docPartBody>
        <w:p w:rsidR="00EC3E03" w:rsidRDefault="0053498E" w:rsidP="0053498E">
          <w:pPr>
            <w:pStyle w:val="F68791B534B04D4B85C04EA3BA05EDA7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5D5B37785FE040AFA11033B98825BB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B81EF-2AED-4059-BB57-30C525A53335}"/>
      </w:docPartPr>
      <w:docPartBody>
        <w:p w:rsidR="00EC3E03" w:rsidRDefault="0053498E" w:rsidP="0053498E">
          <w:pPr>
            <w:pStyle w:val="5D5B37785FE040AFA11033B98825BB69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FCB23BA748D84D0E9B3F5C82FF4D27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43BDE-62FB-4E4B-8B56-5ACC301AEA2C}"/>
      </w:docPartPr>
      <w:docPartBody>
        <w:p w:rsidR="00EC3E03" w:rsidRDefault="0053498E" w:rsidP="0053498E">
          <w:pPr>
            <w:pStyle w:val="FCB23BA748D84D0E9B3F5C82FF4D2782"/>
          </w:pPr>
          <w:r>
            <w:rPr>
              <w:rStyle w:val="Platzhaltertext"/>
              <w:rFonts w:cs="Arial"/>
              <w:sz w:val="20"/>
            </w:rPr>
            <w:t>MM.JJJJ</w:t>
          </w:r>
        </w:p>
      </w:docPartBody>
    </w:docPart>
    <w:docPart>
      <w:docPartPr>
        <w:name w:val="355895FEE4904AD29E15C66305EF40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AD3B1-7AA8-41F6-B7A2-3AF2B4BF80EC}"/>
      </w:docPartPr>
      <w:docPartBody>
        <w:p w:rsidR="00EC3E03" w:rsidRDefault="0053498E" w:rsidP="0053498E">
          <w:pPr>
            <w:pStyle w:val="355895FEE4904AD29E15C66305EF40EB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7EEF1A1128224DFF96CA7C43BC5BAB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8A0ED-9E87-4FD6-8983-50C709F7F8D9}"/>
      </w:docPartPr>
      <w:docPartBody>
        <w:p w:rsidR="00EC3E03" w:rsidRDefault="0053498E" w:rsidP="0053498E">
          <w:pPr>
            <w:pStyle w:val="7EEF1A1128224DFF96CA7C43BC5BAB5F"/>
          </w:pPr>
          <w:r>
            <w:rPr>
              <w:rStyle w:val="Platzhaltertext"/>
              <w:rFonts w:cs="Arial"/>
              <w:sz w:val="20"/>
            </w:rPr>
            <w:t>MM.JJJJ</w:t>
          </w:r>
        </w:p>
      </w:docPartBody>
    </w:docPart>
    <w:docPart>
      <w:docPartPr>
        <w:name w:val="B4DF3932306942D78962AB9B2ED15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EE2D90-814E-4651-9431-D955A9F4A287}"/>
      </w:docPartPr>
      <w:docPartBody>
        <w:p w:rsidR="00EC3E03" w:rsidRDefault="0053498E" w:rsidP="0053498E">
          <w:pPr>
            <w:pStyle w:val="B4DF3932306942D78962AB9B2ED151B6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51AAD49A416E4015B54EA212D572D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14449-739E-4BE0-A4AD-79E1D66325A5}"/>
      </w:docPartPr>
      <w:docPartBody>
        <w:p w:rsidR="00EC3E03" w:rsidRDefault="0053498E" w:rsidP="0053498E">
          <w:pPr>
            <w:pStyle w:val="51AAD49A416E4015B54EA212D572DCDE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  <w:docPart>
      <w:docPartPr>
        <w:name w:val="81C057F5208B4CEBA4A5DA6A3996B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9048FA-B5C0-4F57-8BAE-0614E1D4D417}"/>
      </w:docPartPr>
      <w:docPartBody>
        <w:p w:rsidR="00000000" w:rsidRDefault="00BE2499" w:rsidP="00BE2499">
          <w:pPr>
            <w:pStyle w:val="81C057F5208B4CEBA4A5DA6A3996B66B"/>
          </w:pPr>
          <w:r w:rsidRPr="003C0437">
            <w:rPr>
              <w:rStyle w:val="Platzhaltertext"/>
              <w:rFonts w:cs="Arial"/>
              <w:sz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C7"/>
    <w:rsid w:val="00001A11"/>
    <w:rsid w:val="00060149"/>
    <w:rsid w:val="000D01F0"/>
    <w:rsid w:val="00155A71"/>
    <w:rsid w:val="001C19AE"/>
    <w:rsid w:val="001E7759"/>
    <w:rsid w:val="00231688"/>
    <w:rsid w:val="0023353C"/>
    <w:rsid w:val="003234ED"/>
    <w:rsid w:val="004D5E60"/>
    <w:rsid w:val="0053498E"/>
    <w:rsid w:val="00675639"/>
    <w:rsid w:val="00752859"/>
    <w:rsid w:val="00775AF1"/>
    <w:rsid w:val="007B5F0C"/>
    <w:rsid w:val="009030D4"/>
    <w:rsid w:val="00913B43"/>
    <w:rsid w:val="0092385A"/>
    <w:rsid w:val="00961C8A"/>
    <w:rsid w:val="00A27149"/>
    <w:rsid w:val="00B724D8"/>
    <w:rsid w:val="00BB5FC7"/>
    <w:rsid w:val="00BE2499"/>
    <w:rsid w:val="00C3065B"/>
    <w:rsid w:val="00D02F17"/>
    <w:rsid w:val="00D936E2"/>
    <w:rsid w:val="00E03E00"/>
    <w:rsid w:val="00EC3E03"/>
    <w:rsid w:val="00EE0BF6"/>
    <w:rsid w:val="00F30CD7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9C0D8BFFF5B484A98D65A70753A7BD7">
    <w:name w:val="39C0D8BFFF5B484A98D65A70753A7BD7"/>
    <w:rsid w:val="00BB5FC7"/>
  </w:style>
  <w:style w:type="paragraph" w:customStyle="1" w:styleId="882167B8D5854B6986AF2213FE87E443">
    <w:name w:val="882167B8D5854B6986AF2213FE87E443"/>
    <w:rsid w:val="00BB5FC7"/>
  </w:style>
  <w:style w:type="character" w:styleId="Platzhaltertext">
    <w:name w:val="Placeholder Text"/>
    <w:basedOn w:val="Absatz-Standardschriftart"/>
    <w:uiPriority w:val="99"/>
    <w:rsid w:val="00BE2499"/>
    <w:rPr>
      <w:color w:val="808080"/>
    </w:rPr>
  </w:style>
  <w:style w:type="paragraph" w:customStyle="1" w:styleId="882167B8D5854B6986AF2213FE87E4431">
    <w:name w:val="882167B8D5854B6986AF2213FE87E4431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B234B24F2C6E4238917AA5979829049F">
    <w:name w:val="B234B24F2C6E4238917AA5979829049F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9F43CCF27FB74E5E8642DB830FF17173">
    <w:name w:val="9F43CCF27FB74E5E8642DB830FF17173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6583ACADB934EE68C91EC00E11C0BCF">
    <w:name w:val="56583ACADB934EE68C91EC00E11C0BCF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FC75DE3DFBD4E24AA7E786887C10550">
    <w:name w:val="CFC75DE3DFBD4E24AA7E786887C10550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214A4F3C70040FEA31C7EFA71CD27FA">
    <w:name w:val="A214A4F3C70040FEA31C7EFA71CD27FA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882167B8D5854B6986AF2213FE87E4432">
    <w:name w:val="882167B8D5854B6986AF2213FE87E4432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B234B24F2C6E4238917AA5979829049F1">
    <w:name w:val="B234B24F2C6E4238917AA5979829049F1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14EB6E95306410D954F0CECD5AC2107">
    <w:name w:val="014EB6E95306410D954F0CECD5AC2107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6583ACADB934EE68C91EC00E11C0BCF1">
    <w:name w:val="56583ACADB934EE68C91EC00E11C0BCF1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FC75DE3DFBD4E24AA7E786887C105501">
    <w:name w:val="CFC75DE3DFBD4E24AA7E786887C105501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214A4F3C70040FEA31C7EFA71CD27FA1">
    <w:name w:val="A214A4F3C70040FEA31C7EFA71CD27FA1"/>
    <w:rsid w:val="002335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882167B8D5854B6986AF2213FE87E4433">
    <w:name w:val="882167B8D5854B6986AF2213FE87E4433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B234B24F2C6E4238917AA5979829049F2">
    <w:name w:val="B234B24F2C6E4238917AA5979829049F2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14EB6E95306410D954F0CECD5AC21071">
    <w:name w:val="014EB6E95306410D954F0CECD5AC2107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6583ACADB934EE68C91EC00E11C0BCF2">
    <w:name w:val="56583ACADB934EE68C91EC00E11C0BCF2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FC75DE3DFBD4E24AA7E786887C105502">
    <w:name w:val="CFC75DE3DFBD4E24AA7E786887C105502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214A4F3C70040FEA31C7EFA71CD27FA2">
    <w:name w:val="A214A4F3C70040FEA31C7EFA71CD27FA2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03534E2214F472CAE63C41A3CDE5022">
    <w:name w:val="C03534E2214F472CAE63C41A3CDE5022"/>
    <w:rsid w:val="00D936E2"/>
  </w:style>
  <w:style w:type="paragraph" w:customStyle="1" w:styleId="049E6D7DCDA84DD5B8414CD4BCB65D0E">
    <w:name w:val="049E6D7DCDA84DD5B8414CD4BCB65D0E"/>
    <w:rsid w:val="00D936E2"/>
  </w:style>
  <w:style w:type="paragraph" w:customStyle="1" w:styleId="F6E9D323DBDD4C02BC1394346F49B9BE">
    <w:name w:val="F6E9D323DBDD4C02BC1394346F49B9BE"/>
    <w:rsid w:val="00D936E2"/>
  </w:style>
  <w:style w:type="paragraph" w:customStyle="1" w:styleId="91D08726522848AD819A07ED27AF2450">
    <w:name w:val="91D08726522848AD819A07ED27AF2450"/>
    <w:rsid w:val="00D936E2"/>
  </w:style>
  <w:style w:type="paragraph" w:customStyle="1" w:styleId="43630B4F63934E1496F91760CB69AFA9">
    <w:name w:val="43630B4F63934E1496F91760CB69AFA9"/>
    <w:rsid w:val="00D936E2"/>
  </w:style>
  <w:style w:type="paragraph" w:customStyle="1" w:styleId="F3E085C6C37648BEBE55B67E2F757A01">
    <w:name w:val="F3E085C6C37648BEBE55B67E2F757A01"/>
    <w:rsid w:val="00D936E2"/>
  </w:style>
  <w:style w:type="paragraph" w:customStyle="1" w:styleId="993E5FDB47984D0E94F4D156DC869A68">
    <w:name w:val="993E5FDB47984D0E94F4D156DC869A68"/>
    <w:rsid w:val="00D936E2"/>
  </w:style>
  <w:style w:type="paragraph" w:customStyle="1" w:styleId="FC4CE115AC7E40B29E34202D84AE3801">
    <w:name w:val="FC4CE115AC7E40B29E34202D84AE3801"/>
    <w:rsid w:val="00D936E2"/>
  </w:style>
  <w:style w:type="paragraph" w:customStyle="1" w:styleId="35885A30AC38484D8A9FCB38D7FF47AB">
    <w:name w:val="35885A30AC38484D8A9FCB38D7FF47AB"/>
    <w:rsid w:val="00D936E2"/>
  </w:style>
  <w:style w:type="paragraph" w:customStyle="1" w:styleId="713688E0773F4DB3B9434A35D859188C">
    <w:name w:val="713688E0773F4DB3B9434A35D859188C"/>
    <w:rsid w:val="00D936E2"/>
  </w:style>
  <w:style w:type="paragraph" w:customStyle="1" w:styleId="8937A0DEF8CE4091A96147B1FACC567D">
    <w:name w:val="8937A0DEF8CE4091A96147B1FACC567D"/>
    <w:rsid w:val="00D936E2"/>
  </w:style>
  <w:style w:type="paragraph" w:customStyle="1" w:styleId="FA61B621CF9B438AA0263F2F5CD58EFE">
    <w:name w:val="FA61B621CF9B438AA0263F2F5CD58EFE"/>
    <w:rsid w:val="00D936E2"/>
  </w:style>
  <w:style w:type="paragraph" w:customStyle="1" w:styleId="4B466AC78ABE41A3AAA02DFAEF6D5CC9">
    <w:name w:val="4B466AC78ABE41A3AAA02DFAEF6D5CC9"/>
    <w:rsid w:val="00D936E2"/>
  </w:style>
  <w:style w:type="paragraph" w:customStyle="1" w:styleId="9018036554554F7CADFBB7802FB0E161">
    <w:name w:val="9018036554554F7CADFBB7802FB0E161"/>
    <w:rsid w:val="00D936E2"/>
  </w:style>
  <w:style w:type="paragraph" w:customStyle="1" w:styleId="AAD3ED35B8FD4C4EB662F11B87291745">
    <w:name w:val="AAD3ED35B8FD4C4EB662F11B87291745"/>
    <w:rsid w:val="00D936E2"/>
  </w:style>
  <w:style w:type="paragraph" w:customStyle="1" w:styleId="1D3875AB871B4FD5B86EF0119BE30812">
    <w:name w:val="1D3875AB871B4FD5B86EF0119BE30812"/>
    <w:rsid w:val="00D936E2"/>
  </w:style>
  <w:style w:type="paragraph" w:customStyle="1" w:styleId="6BDC3D13A1334482A16402FBC1178788">
    <w:name w:val="6BDC3D13A1334482A16402FBC1178788"/>
    <w:rsid w:val="00D936E2"/>
  </w:style>
  <w:style w:type="paragraph" w:customStyle="1" w:styleId="A7EA828DEEB64D47AB1C71E653FDAA16">
    <w:name w:val="A7EA828DEEB64D47AB1C71E653FDAA16"/>
    <w:rsid w:val="00D936E2"/>
  </w:style>
  <w:style w:type="paragraph" w:customStyle="1" w:styleId="3EDCC1CF5C0F4F06B74154C481D67358">
    <w:name w:val="3EDCC1CF5C0F4F06B74154C481D67358"/>
    <w:rsid w:val="00D936E2"/>
  </w:style>
  <w:style w:type="paragraph" w:customStyle="1" w:styleId="9C63A58227BC4B67B12019113F8D93FC">
    <w:name w:val="9C63A58227BC4B67B12019113F8D93FC"/>
    <w:rsid w:val="00D936E2"/>
  </w:style>
  <w:style w:type="paragraph" w:customStyle="1" w:styleId="C34A5AB84C5143AD8266EDE1BBB4B147">
    <w:name w:val="C34A5AB84C5143AD8266EDE1BBB4B147"/>
    <w:rsid w:val="00D936E2"/>
  </w:style>
  <w:style w:type="paragraph" w:customStyle="1" w:styleId="CD7909472C8E4E998FEF3140E4C3989C">
    <w:name w:val="CD7909472C8E4E998FEF3140E4C3989C"/>
    <w:rsid w:val="00D936E2"/>
  </w:style>
  <w:style w:type="paragraph" w:customStyle="1" w:styleId="AEDF8045C6A847C28AC44FD1594239F7">
    <w:name w:val="AEDF8045C6A847C28AC44FD1594239F7"/>
    <w:rsid w:val="00D936E2"/>
  </w:style>
  <w:style w:type="paragraph" w:customStyle="1" w:styleId="2CE56E1CB4474DDB877358571678D6DE">
    <w:name w:val="2CE56E1CB4474DDB877358571678D6DE"/>
    <w:rsid w:val="00D936E2"/>
  </w:style>
  <w:style w:type="paragraph" w:customStyle="1" w:styleId="F0E7B2CD282343C0AAE270471F2D6329">
    <w:name w:val="F0E7B2CD282343C0AAE270471F2D6329"/>
    <w:rsid w:val="00D936E2"/>
  </w:style>
  <w:style w:type="paragraph" w:customStyle="1" w:styleId="882167B8D5854B6986AF2213FE87E4434">
    <w:name w:val="882167B8D5854B6986AF2213FE87E4434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B234B24F2C6E4238917AA5979829049F3">
    <w:name w:val="B234B24F2C6E4238917AA5979829049F3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14EB6E95306410D954F0CECD5AC21072">
    <w:name w:val="014EB6E95306410D954F0CECD5AC21072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6583ACADB934EE68C91EC00E11C0BCF3">
    <w:name w:val="56583ACADB934EE68C91EC00E11C0BCF3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FC75DE3DFBD4E24AA7E786887C105503">
    <w:name w:val="CFC75DE3DFBD4E24AA7E786887C105503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214A4F3C70040FEA31C7EFA71CD27FA3">
    <w:name w:val="A214A4F3C70040FEA31C7EFA71CD27FA3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03534E2214F472CAE63C41A3CDE50221">
    <w:name w:val="C03534E2214F472CAE63C41A3CDE5022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49E6D7DCDA84DD5B8414CD4BCB65D0E1">
    <w:name w:val="049E6D7DCDA84DD5B8414CD4BCB65D0E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6E9D323DBDD4C02BC1394346F49B9BE1">
    <w:name w:val="F6E9D323DBDD4C02BC1394346F49B9BE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91D08726522848AD819A07ED27AF24501">
    <w:name w:val="91D08726522848AD819A07ED27AF2450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43630B4F63934E1496F91760CB69AFA91">
    <w:name w:val="43630B4F63934E1496F91760CB69AFA9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3E085C6C37648BEBE55B67E2F757A011">
    <w:name w:val="F3E085C6C37648BEBE55B67E2F757A01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993E5FDB47984D0E94F4D156DC869A681">
    <w:name w:val="993E5FDB47984D0E94F4D156DC869A68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C4CE115AC7E40B29E34202D84AE38011">
    <w:name w:val="FC4CE115AC7E40B29E34202D84AE3801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35885A30AC38484D8A9FCB38D7FF47AB1">
    <w:name w:val="35885A30AC38484D8A9FCB38D7FF47AB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713688E0773F4DB3B9434A35D859188C1">
    <w:name w:val="713688E0773F4DB3B9434A35D859188C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8937A0DEF8CE4091A96147B1FACC567D1">
    <w:name w:val="8937A0DEF8CE4091A96147B1FACC567D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A61B621CF9B438AA0263F2F5CD58EFE1">
    <w:name w:val="FA61B621CF9B438AA0263F2F5CD58EFE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4B466AC78ABE41A3AAA02DFAEF6D5CC91">
    <w:name w:val="4B466AC78ABE41A3AAA02DFAEF6D5CC9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9018036554554F7CADFBB7802FB0E1611">
    <w:name w:val="9018036554554F7CADFBB7802FB0E161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AD3ED35B8FD4C4EB662F11B872917451">
    <w:name w:val="AAD3ED35B8FD4C4EB662F11B87291745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1D3875AB871B4FD5B86EF0119BE308121">
    <w:name w:val="1D3875AB871B4FD5B86EF0119BE30812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6BDC3D13A1334482A16402FBC11787881">
    <w:name w:val="6BDC3D13A1334482A16402FBC1178788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7EA828DEEB64D47AB1C71E653FDAA161">
    <w:name w:val="A7EA828DEEB64D47AB1C71E653FDAA16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3EDCC1CF5C0F4F06B74154C481D673581">
    <w:name w:val="3EDCC1CF5C0F4F06B74154C481D67358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9C63A58227BC4B67B12019113F8D93FC1">
    <w:name w:val="9C63A58227BC4B67B12019113F8D93FC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40745FCCA9EE42B1AA85E631B2FDBDDD">
    <w:name w:val="40745FCCA9EE42B1AA85E631B2FDBDDD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34A5AB84C5143AD8266EDE1BBB4B1471">
    <w:name w:val="C34A5AB84C5143AD8266EDE1BBB4B147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D7909472C8E4E998FEF3140E4C3989C1">
    <w:name w:val="CD7909472C8E4E998FEF3140E4C3989C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EDF8045C6A847C28AC44FD1594239F71">
    <w:name w:val="AEDF8045C6A847C28AC44FD1594239F7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CE56E1CB4474DDB877358571678D6DE1">
    <w:name w:val="2CE56E1CB4474DDB877358571678D6DE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0E7B2CD282343C0AAE270471F2D63291">
    <w:name w:val="F0E7B2CD282343C0AAE270471F2D63291"/>
    <w:rsid w:val="00D936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C1AB8756812A4B809BE3059A3ACFA875">
    <w:name w:val="C1AB8756812A4B809BE3059A3ACFA875"/>
    <w:rsid w:val="00C3065B"/>
  </w:style>
  <w:style w:type="paragraph" w:customStyle="1" w:styleId="D0DE9A937B874CA5A96CE813A53ECE11">
    <w:name w:val="D0DE9A937B874CA5A96CE813A53ECE11"/>
    <w:rsid w:val="001E7759"/>
  </w:style>
  <w:style w:type="paragraph" w:customStyle="1" w:styleId="34649845E1C34D0BBCBDCF5FB85A6C51">
    <w:name w:val="34649845E1C34D0BBCBDCF5FB85A6C51"/>
    <w:rsid w:val="001E7759"/>
  </w:style>
  <w:style w:type="paragraph" w:customStyle="1" w:styleId="0E954524AD524A3BB4CD29CE42DF555B">
    <w:name w:val="0E954524AD524A3BB4CD29CE42DF555B"/>
    <w:rsid w:val="001E7759"/>
  </w:style>
  <w:style w:type="paragraph" w:customStyle="1" w:styleId="6CA18D119BB54DE4BD845B500F403B77">
    <w:name w:val="6CA18D119BB54DE4BD845B500F403B77"/>
    <w:rsid w:val="001E7759"/>
  </w:style>
  <w:style w:type="paragraph" w:customStyle="1" w:styleId="F563D9DDC02649C197285D722F2BE107">
    <w:name w:val="F563D9DDC02649C197285D722F2BE107"/>
    <w:rsid w:val="001E7759"/>
  </w:style>
  <w:style w:type="paragraph" w:customStyle="1" w:styleId="E20B856624E34C129515FD922F20B963">
    <w:name w:val="E20B856624E34C129515FD922F20B963"/>
    <w:rsid w:val="001E7759"/>
  </w:style>
  <w:style w:type="paragraph" w:customStyle="1" w:styleId="6CD96836B80B4BF59FDA8E11BDC3FF7C">
    <w:name w:val="6CD96836B80B4BF59FDA8E11BDC3FF7C"/>
    <w:rsid w:val="001E7759"/>
  </w:style>
  <w:style w:type="paragraph" w:customStyle="1" w:styleId="3F4F1CE6CDBE46D3A8388B6181BAA40E">
    <w:name w:val="3F4F1CE6CDBE46D3A8388B6181BAA40E"/>
    <w:rsid w:val="001E7759"/>
  </w:style>
  <w:style w:type="paragraph" w:customStyle="1" w:styleId="1073A62CEA184F9F8F4ED47672A64B8F">
    <w:name w:val="1073A62CEA184F9F8F4ED47672A64B8F"/>
    <w:rsid w:val="001E7759"/>
  </w:style>
  <w:style w:type="paragraph" w:customStyle="1" w:styleId="83A460D1F0E240DE8838CD4B691DEE3D">
    <w:name w:val="83A460D1F0E240DE8838CD4B691DEE3D"/>
    <w:rsid w:val="001E7759"/>
  </w:style>
  <w:style w:type="paragraph" w:customStyle="1" w:styleId="4077F09541514153AF58CCAB3E8A065F">
    <w:name w:val="4077F09541514153AF58CCAB3E8A065F"/>
    <w:rsid w:val="001E7759"/>
  </w:style>
  <w:style w:type="paragraph" w:customStyle="1" w:styleId="08E4108F3996451599ED9A375A5C8404">
    <w:name w:val="08E4108F3996451599ED9A375A5C8404"/>
    <w:rsid w:val="001E7759"/>
  </w:style>
  <w:style w:type="paragraph" w:customStyle="1" w:styleId="C6CE004F0D9246798D0A129BF2C89B37">
    <w:name w:val="C6CE004F0D9246798D0A129BF2C89B37"/>
    <w:rsid w:val="001E7759"/>
  </w:style>
  <w:style w:type="paragraph" w:customStyle="1" w:styleId="5AE04682891742AC83ED6FF76B845F16">
    <w:name w:val="5AE04682891742AC83ED6FF76B845F16"/>
    <w:rsid w:val="001E7759"/>
  </w:style>
  <w:style w:type="paragraph" w:customStyle="1" w:styleId="03266E1C3E9E43119678DA921948C6F1">
    <w:name w:val="03266E1C3E9E43119678DA921948C6F1"/>
    <w:rsid w:val="001E7759"/>
  </w:style>
  <w:style w:type="paragraph" w:customStyle="1" w:styleId="1C865D8B44124DADBCE1FE4E827CFCB2">
    <w:name w:val="1C865D8B44124DADBCE1FE4E827CFCB2"/>
    <w:rsid w:val="001E7759"/>
  </w:style>
  <w:style w:type="paragraph" w:customStyle="1" w:styleId="F08B8B283A1A43C08BCAE07AFE6EC091">
    <w:name w:val="F08B8B283A1A43C08BCAE07AFE6EC091"/>
    <w:rsid w:val="001E7759"/>
  </w:style>
  <w:style w:type="paragraph" w:customStyle="1" w:styleId="7FCA347046904932849A08ABFCD23E3A">
    <w:name w:val="7FCA347046904932849A08ABFCD23E3A"/>
    <w:rsid w:val="001E7759"/>
  </w:style>
  <w:style w:type="paragraph" w:customStyle="1" w:styleId="8012A8B913FA48E0A6F5BDB69C5ACBCC">
    <w:name w:val="8012A8B913FA48E0A6F5BDB69C5ACBCC"/>
    <w:rsid w:val="001E7759"/>
  </w:style>
  <w:style w:type="paragraph" w:customStyle="1" w:styleId="EDA61DBB0DDB4EC18902DE59B0319060">
    <w:name w:val="EDA61DBB0DDB4EC18902DE59B0319060"/>
    <w:rsid w:val="001E7759"/>
  </w:style>
  <w:style w:type="paragraph" w:customStyle="1" w:styleId="9430F530D1074A9EA157BE760A01F884">
    <w:name w:val="9430F530D1074A9EA157BE760A01F884"/>
    <w:rsid w:val="001E7759"/>
  </w:style>
  <w:style w:type="paragraph" w:customStyle="1" w:styleId="BD677C8D833D4A4F81758FA4EFB5EA80">
    <w:name w:val="BD677C8D833D4A4F81758FA4EFB5EA80"/>
    <w:rsid w:val="001E7759"/>
  </w:style>
  <w:style w:type="paragraph" w:customStyle="1" w:styleId="3E0BF3EFCD684F67BFE450DA62F8BC1C">
    <w:name w:val="3E0BF3EFCD684F67BFE450DA62F8BC1C"/>
    <w:rsid w:val="001E7759"/>
  </w:style>
  <w:style w:type="paragraph" w:customStyle="1" w:styleId="7E3A668C5023496B93B604A71B27B262">
    <w:name w:val="7E3A668C5023496B93B604A71B27B262"/>
    <w:rsid w:val="001E7759"/>
  </w:style>
  <w:style w:type="paragraph" w:customStyle="1" w:styleId="409D1C7E0BFE487D9F8918F015164D60">
    <w:name w:val="409D1C7E0BFE487D9F8918F015164D60"/>
    <w:rsid w:val="001E7759"/>
  </w:style>
  <w:style w:type="paragraph" w:customStyle="1" w:styleId="CA227DFDB47F44A9ABBB0A73C5D91F41">
    <w:name w:val="CA227DFDB47F44A9ABBB0A73C5D91F41"/>
    <w:rsid w:val="001E7759"/>
  </w:style>
  <w:style w:type="paragraph" w:customStyle="1" w:styleId="882CB8CD636B4FFB991A6CB429CB2660">
    <w:name w:val="882CB8CD636B4FFB991A6CB429CB2660"/>
    <w:rsid w:val="001E7759"/>
  </w:style>
  <w:style w:type="paragraph" w:customStyle="1" w:styleId="738E6079542245099F008452BA8B7B63">
    <w:name w:val="738E6079542245099F008452BA8B7B63"/>
    <w:rsid w:val="001E7759"/>
  </w:style>
  <w:style w:type="paragraph" w:customStyle="1" w:styleId="BCA906B4D133409D8DE69FC960BDD944">
    <w:name w:val="BCA906B4D133409D8DE69FC960BDD944"/>
    <w:rsid w:val="001E7759"/>
  </w:style>
  <w:style w:type="paragraph" w:customStyle="1" w:styleId="F0ACBA32036B4AA38C405794407D0182">
    <w:name w:val="F0ACBA32036B4AA38C405794407D0182"/>
    <w:rsid w:val="001E7759"/>
  </w:style>
  <w:style w:type="paragraph" w:customStyle="1" w:styleId="D73732D452FC4F14AE7C25399D746535">
    <w:name w:val="D73732D452FC4F14AE7C25399D746535"/>
    <w:rsid w:val="001E7759"/>
  </w:style>
  <w:style w:type="paragraph" w:customStyle="1" w:styleId="1EE792BF34E446F2803F749EBCFC5679">
    <w:name w:val="1EE792BF34E446F2803F749EBCFC5679"/>
    <w:rsid w:val="001E7759"/>
  </w:style>
  <w:style w:type="paragraph" w:customStyle="1" w:styleId="BA9FB3720B2249F0AABD1E78D2B5ED23">
    <w:name w:val="BA9FB3720B2249F0AABD1E78D2B5ED23"/>
    <w:rsid w:val="001E7759"/>
  </w:style>
  <w:style w:type="paragraph" w:customStyle="1" w:styleId="6D5CD8CBB63A4E53B4471A945A184779">
    <w:name w:val="6D5CD8CBB63A4E53B4471A945A184779"/>
    <w:rsid w:val="001E7759"/>
  </w:style>
  <w:style w:type="paragraph" w:customStyle="1" w:styleId="73B3716165A244B1BCB3D34FF935F185">
    <w:name w:val="73B3716165A244B1BCB3D34FF935F185"/>
    <w:rsid w:val="001E7759"/>
  </w:style>
  <w:style w:type="paragraph" w:customStyle="1" w:styleId="14300A1551B54349993CF57A3A417A12">
    <w:name w:val="14300A1551B54349993CF57A3A417A12"/>
    <w:rsid w:val="001E7759"/>
  </w:style>
  <w:style w:type="paragraph" w:customStyle="1" w:styleId="4D9E93B03B7F4C9D98C74682BF3CC8DF">
    <w:name w:val="4D9E93B03B7F4C9D98C74682BF3CC8DF"/>
    <w:rsid w:val="001E7759"/>
  </w:style>
  <w:style w:type="paragraph" w:customStyle="1" w:styleId="E312D7CCB44E413BBA37CABAFE91B227">
    <w:name w:val="E312D7CCB44E413BBA37CABAFE91B227"/>
    <w:rsid w:val="001E7759"/>
  </w:style>
  <w:style w:type="paragraph" w:customStyle="1" w:styleId="4B689055352049BE8FB7C9A7A368F164">
    <w:name w:val="4B689055352049BE8FB7C9A7A368F164"/>
    <w:rsid w:val="001E7759"/>
  </w:style>
  <w:style w:type="paragraph" w:customStyle="1" w:styleId="0B4414B9ED974FDEA4BD56033A2FC613">
    <w:name w:val="0B4414B9ED974FDEA4BD56033A2FC613"/>
    <w:rsid w:val="001E7759"/>
  </w:style>
  <w:style w:type="paragraph" w:customStyle="1" w:styleId="8F0F9ABE10B3425C9DEF569E29181EAC">
    <w:name w:val="8F0F9ABE10B3425C9DEF569E29181EAC"/>
    <w:rsid w:val="001E7759"/>
  </w:style>
  <w:style w:type="paragraph" w:customStyle="1" w:styleId="73730F46FF22495583E21273AB8F38CC">
    <w:name w:val="73730F46FF22495583E21273AB8F38CC"/>
    <w:rsid w:val="001E7759"/>
  </w:style>
  <w:style w:type="paragraph" w:customStyle="1" w:styleId="323131EDD55B4C888FD3BB518D0CF13A">
    <w:name w:val="323131EDD55B4C888FD3BB518D0CF13A"/>
    <w:rsid w:val="00EE0BF6"/>
  </w:style>
  <w:style w:type="paragraph" w:customStyle="1" w:styleId="77BCEECC29A34611853DD99200BE698A">
    <w:name w:val="77BCEECC29A34611853DD99200BE698A"/>
    <w:rsid w:val="00EE0BF6"/>
  </w:style>
  <w:style w:type="paragraph" w:customStyle="1" w:styleId="549FC23D22C44456A52040B656D3561D">
    <w:name w:val="549FC23D22C44456A52040B656D3561D"/>
    <w:rsid w:val="00EE0BF6"/>
  </w:style>
  <w:style w:type="paragraph" w:customStyle="1" w:styleId="C81384486D8C4719A58354B4B1DA4568">
    <w:name w:val="C81384486D8C4719A58354B4B1DA4568"/>
    <w:rsid w:val="00EE0BF6"/>
  </w:style>
  <w:style w:type="paragraph" w:customStyle="1" w:styleId="BCBCD70B4D874C229093D919968A8871">
    <w:name w:val="BCBCD70B4D874C229093D919968A8871"/>
    <w:rsid w:val="00EE0BF6"/>
  </w:style>
  <w:style w:type="paragraph" w:customStyle="1" w:styleId="B5977E5F7E624475BEDC1BA5F3071C09">
    <w:name w:val="B5977E5F7E624475BEDC1BA5F3071C09"/>
    <w:rsid w:val="00EE0BF6"/>
  </w:style>
  <w:style w:type="paragraph" w:customStyle="1" w:styleId="CDF97C2598A24D7F85FA31644EA4AFC8">
    <w:name w:val="CDF97C2598A24D7F85FA31644EA4AFC8"/>
    <w:rsid w:val="00EE0BF6"/>
  </w:style>
  <w:style w:type="paragraph" w:customStyle="1" w:styleId="2D03644EDE8F482096D13B740D16D987">
    <w:name w:val="2D03644EDE8F482096D13B740D16D987"/>
    <w:rsid w:val="00EE0BF6"/>
  </w:style>
  <w:style w:type="paragraph" w:customStyle="1" w:styleId="21777EDB71374CC28CDE6C91B9D07F93">
    <w:name w:val="21777EDB71374CC28CDE6C91B9D07F93"/>
    <w:rsid w:val="00EE0BF6"/>
  </w:style>
  <w:style w:type="paragraph" w:customStyle="1" w:styleId="C00617B85E8F499F90327E572E7971F4">
    <w:name w:val="C00617B85E8F499F90327E572E7971F4"/>
    <w:rsid w:val="00EE0BF6"/>
  </w:style>
  <w:style w:type="paragraph" w:customStyle="1" w:styleId="39C6040A1BA844EA91ED6849FB720E7C">
    <w:name w:val="39C6040A1BA844EA91ED6849FB720E7C"/>
    <w:rsid w:val="00EE0BF6"/>
  </w:style>
  <w:style w:type="paragraph" w:customStyle="1" w:styleId="0718F74DBC2645EE9F40B65DBBB1915E">
    <w:name w:val="0718F74DBC2645EE9F40B65DBBB1915E"/>
    <w:rsid w:val="00EE0BF6"/>
  </w:style>
  <w:style w:type="paragraph" w:customStyle="1" w:styleId="7238DBA1461D448BADB6D77D28A2C229">
    <w:name w:val="7238DBA1461D448BADB6D77D28A2C229"/>
    <w:rsid w:val="00EE0BF6"/>
  </w:style>
  <w:style w:type="paragraph" w:customStyle="1" w:styleId="71D1ECC76E5E428A9C4DFFFC7D89C6E6">
    <w:name w:val="71D1ECC76E5E428A9C4DFFFC7D89C6E6"/>
    <w:rsid w:val="00EE0BF6"/>
  </w:style>
  <w:style w:type="paragraph" w:customStyle="1" w:styleId="4140BD3A8D0B4B65B543D3193A356F39">
    <w:name w:val="4140BD3A8D0B4B65B543D3193A356F39"/>
    <w:rsid w:val="00EE0BF6"/>
  </w:style>
  <w:style w:type="paragraph" w:customStyle="1" w:styleId="15B1B56D7A5447F9A4D3AAB029F4A314">
    <w:name w:val="15B1B56D7A5447F9A4D3AAB029F4A314"/>
    <w:rsid w:val="00EE0BF6"/>
  </w:style>
  <w:style w:type="paragraph" w:customStyle="1" w:styleId="6D01D1F6FA4642BB84FA1D36D73FC2B1">
    <w:name w:val="6D01D1F6FA4642BB84FA1D36D73FC2B1"/>
    <w:rsid w:val="00EE0BF6"/>
  </w:style>
  <w:style w:type="paragraph" w:customStyle="1" w:styleId="13573728F5BD4CD1872127D818BA6418">
    <w:name w:val="13573728F5BD4CD1872127D818BA6418"/>
    <w:rsid w:val="00EE0BF6"/>
  </w:style>
  <w:style w:type="paragraph" w:customStyle="1" w:styleId="40E1DC57EDB64A4ABD5BBB2B7086D625">
    <w:name w:val="40E1DC57EDB64A4ABD5BBB2B7086D625"/>
    <w:rsid w:val="00EE0BF6"/>
  </w:style>
  <w:style w:type="paragraph" w:customStyle="1" w:styleId="905E90F732654FFFB91A7FB2C871232B">
    <w:name w:val="905E90F732654FFFB91A7FB2C871232B"/>
    <w:rsid w:val="00EE0BF6"/>
  </w:style>
  <w:style w:type="paragraph" w:customStyle="1" w:styleId="11AAA608A9414EF8809487DDE341C1FA">
    <w:name w:val="11AAA608A9414EF8809487DDE341C1FA"/>
    <w:rsid w:val="00EE0BF6"/>
  </w:style>
  <w:style w:type="paragraph" w:customStyle="1" w:styleId="FBCC87EDD65E41B38818F96348BBE636">
    <w:name w:val="FBCC87EDD65E41B38818F96348BBE636"/>
    <w:rsid w:val="00A27149"/>
    <w:pPr>
      <w:spacing w:after="160" w:line="259" w:lineRule="auto"/>
    </w:pPr>
  </w:style>
  <w:style w:type="paragraph" w:customStyle="1" w:styleId="F4CE73E0A1304AE4B204B274490CC525">
    <w:name w:val="F4CE73E0A1304AE4B204B274490CC525"/>
    <w:rsid w:val="00060149"/>
    <w:pPr>
      <w:spacing w:after="160" w:line="259" w:lineRule="auto"/>
    </w:pPr>
  </w:style>
  <w:style w:type="paragraph" w:customStyle="1" w:styleId="09784635D4324AFC958C128A3C3766DE">
    <w:name w:val="09784635D4324AFC958C128A3C3766DE"/>
    <w:rsid w:val="00060149"/>
    <w:pPr>
      <w:spacing w:after="160" w:line="259" w:lineRule="auto"/>
    </w:pPr>
  </w:style>
  <w:style w:type="paragraph" w:customStyle="1" w:styleId="7C5967BD82904356936EF37B3527F16D">
    <w:name w:val="7C5967BD82904356936EF37B3527F16D"/>
    <w:rsid w:val="00060149"/>
    <w:pPr>
      <w:spacing w:after="160" w:line="259" w:lineRule="auto"/>
    </w:pPr>
  </w:style>
  <w:style w:type="paragraph" w:customStyle="1" w:styleId="A9C3D74F1AE84E5A9CBC386746B62B75">
    <w:name w:val="A9C3D74F1AE84E5A9CBC386746B62B75"/>
    <w:rsid w:val="00060149"/>
    <w:pPr>
      <w:spacing w:after="160" w:line="259" w:lineRule="auto"/>
    </w:pPr>
  </w:style>
  <w:style w:type="paragraph" w:customStyle="1" w:styleId="A66B5165AF4A46FA925953E5673DC6B5">
    <w:name w:val="A66B5165AF4A46FA925953E5673DC6B5"/>
    <w:rsid w:val="00060149"/>
    <w:pPr>
      <w:spacing w:after="160" w:line="259" w:lineRule="auto"/>
    </w:pPr>
  </w:style>
  <w:style w:type="paragraph" w:customStyle="1" w:styleId="1AAA78A1E3884768BE9A5EB5FAF5438B">
    <w:name w:val="1AAA78A1E3884768BE9A5EB5FAF5438B"/>
    <w:rsid w:val="00060149"/>
    <w:pPr>
      <w:spacing w:after="160" w:line="259" w:lineRule="auto"/>
    </w:pPr>
  </w:style>
  <w:style w:type="paragraph" w:customStyle="1" w:styleId="9DC4ADC9FB584A2AAF97989B7171588E">
    <w:name w:val="9DC4ADC9FB584A2AAF97989B7171588E"/>
    <w:rsid w:val="00060149"/>
    <w:pPr>
      <w:spacing w:after="160" w:line="259" w:lineRule="auto"/>
    </w:pPr>
  </w:style>
  <w:style w:type="paragraph" w:customStyle="1" w:styleId="0C6B2B600C094417965AEA8E0FC78369">
    <w:name w:val="0C6B2B600C094417965AEA8E0FC78369"/>
    <w:rsid w:val="00060149"/>
    <w:pPr>
      <w:spacing w:after="160" w:line="259" w:lineRule="auto"/>
    </w:pPr>
  </w:style>
  <w:style w:type="paragraph" w:customStyle="1" w:styleId="52653D3EED754F2D9D50ED3BBACCB8A3">
    <w:name w:val="52653D3EED754F2D9D50ED3BBACCB8A3"/>
    <w:rsid w:val="00060149"/>
    <w:pPr>
      <w:spacing w:after="160" w:line="259" w:lineRule="auto"/>
    </w:pPr>
  </w:style>
  <w:style w:type="paragraph" w:customStyle="1" w:styleId="52551F684A754AA7A9188313F588F09C">
    <w:name w:val="52551F684A754AA7A9188313F588F09C"/>
    <w:rsid w:val="00060149"/>
    <w:pPr>
      <w:spacing w:after="160" w:line="259" w:lineRule="auto"/>
    </w:pPr>
  </w:style>
  <w:style w:type="paragraph" w:customStyle="1" w:styleId="A82FC4945E644F25BFC4B789F99C29BC">
    <w:name w:val="A82FC4945E644F25BFC4B789F99C29BC"/>
    <w:rsid w:val="00060149"/>
    <w:pPr>
      <w:spacing w:after="160" w:line="259" w:lineRule="auto"/>
    </w:pPr>
  </w:style>
  <w:style w:type="paragraph" w:customStyle="1" w:styleId="61A21CC333C84386BCFE7D37D03C7D28">
    <w:name w:val="61A21CC333C84386BCFE7D37D03C7D28"/>
    <w:rsid w:val="00060149"/>
    <w:pPr>
      <w:spacing w:after="160" w:line="259" w:lineRule="auto"/>
    </w:pPr>
  </w:style>
  <w:style w:type="paragraph" w:customStyle="1" w:styleId="6794473351254A048A63404C82B78A2B">
    <w:name w:val="6794473351254A048A63404C82B78A2B"/>
    <w:rsid w:val="00060149"/>
    <w:pPr>
      <w:spacing w:after="160" w:line="259" w:lineRule="auto"/>
    </w:pPr>
  </w:style>
  <w:style w:type="paragraph" w:customStyle="1" w:styleId="7943ECFA1FAD4BBE9B6A51287E894D81">
    <w:name w:val="7943ECFA1FAD4BBE9B6A51287E894D81"/>
    <w:rsid w:val="00060149"/>
    <w:pPr>
      <w:spacing w:after="160" w:line="259" w:lineRule="auto"/>
    </w:pPr>
  </w:style>
  <w:style w:type="paragraph" w:customStyle="1" w:styleId="2B0DACFE2D1A4594854A47A649E6C537">
    <w:name w:val="2B0DACFE2D1A4594854A47A649E6C537"/>
    <w:rsid w:val="00060149"/>
    <w:pPr>
      <w:spacing w:after="160" w:line="259" w:lineRule="auto"/>
    </w:pPr>
  </w:style>
  <w:style w:type="paragraph" w:customStyle="1" w:styleId="7A04262A5B70417CA4BAABD7DA35E78D">
    <w:name w:val="7A04262A5B70417CA4BAABD7DA35E78D"/>
    <w:rsid w:val="007B5F0C"/>
    <w:pPr>
      <w:spacing w:after="160" w:line="259" w:lineRule="auto"/>
    </w:pPr>
  </w:style>
  <w:style w:type="paragraph" w:customStyle="1" w:styleId="6FC9765EC10B42ED8DC65BBC37A26D06">
    <w:name w:val="6FC9765EC10B42ED8DC65BBC37A26D06"/>
    <w:rsid w:val="007B5F0C"/>
    <w:pPr>
      <w:spacing w:after="160" w:line="259" w:lineRule="auto"/>
    </w:pPr>
  </w:style>
  <w:style w:type="paragraph" w:customStyle="1" w:styleId="FDE79CF5594144C896DF5DA3CD658B67">
    <w:name w:val="FDE79CF5594144C896DF5DA3CD658B67"/>
    <w:rsid w:val="007B5F0C"/>
    <w:pPr>
      <w:spacing w:after="160" w:line="259" w:lineRule="auto"/>
    </w:pPr>
  </w:style>
  <w:style w:type="paragraph" w:customStyle="1" w:styleId="B93E7B71D3DA45EB9AB5F7D9ACA315F1">
    <w:name w:val="B93E7B71D3DA45EB9AB5F7D9ACA315F1"/>
    <w:rsid w:val="007B5F0C"/>
    <w:pPr>
      <w:spacing w:after="160" w:line="259" w:lineRule="auto"/>
    </w:pPr>
  </w:style>
  <w:style w:type="paragraph" w:customStyle="1" w:styleId="73179A9150524B3BAF1891B95F37F5F1">
    <w:name w:val="73179A9150524B3BAF1891B95F37F5F1"/>
    <w:rsid w:val="00E03E00"/>
    <w:pPr>
      <w:spacing w:after="160" w:line="259" w:lineRule="auto"/>
    </w:pPr>
  </w:style>
  <w:style w:type="paragraph" w:customStyle="1" w:styleId="6275BC05F9004476BB8C249AA83C3A3C">
    <w:name w:val="6275BC05F9004476BB8C249AA83C3A3C"/>
    <w:rsid w:val="00E03E00"/>
    <w:pPr>
      <w:spacing w:after="160" w:line="259" w:lineRule="auto"/>
    </w:pPr>
  </w:style>
  <w:style w:type="paragraph" w:customStyle="1" w:styleId="E17977D5A0E34065A08C27C42B97BE85">
    <w:name w:val="E17977D5A0E34065A08C27C42B97BE85"/>
    <w:rsid w:val="00E03E00"/>
    <w:pPr>
      <w:spacing w:after="160" w:line="259" w:lineRule="auto"/>
    </w:pPr>
  </w:style>
  <w:style w:type="paragraph" w:customStyle="1" w:styleId="994EDB25035C447B9574AB93DEE6FC3C">
    <w:name w:val="994EDB25035C447B9574AB93DEE6FC3C"/>
    <w:rsid w:val="00E03E00"/>
    <w:pPr>
      <w:spacing w:after="160" w:line="259" w:lineRule="auto"/>
    </w:pPr>
  </w:style>
  <w:style w:type="paragraph" w:customStyle="1" w:styleId="3C11E5DD945448D7917D463459C19FEE">
    <w:name w:val="3C11E5DD945448D7917D463459C19FEE"/>
    <w:rsid w:val="00E03E00"/>
    <w:pPr>
      <w:spacing w:after="160" w:line="259" w:lineRule="auto"/>
    </w:pPr>
  </w:style>
  <w:style w:type="paragraph" w:customStyle="1" w:styleId="334C9B448F72464EAAABA77E76A469B3">
    <w:name w:val="334C9B448F72464EAAABA77E76A469B3"/>
    <w:rsid w:val="00E03E00"/>
    <w:pPr>
      <w:spacing w:after="160" w:line="259" w:lineRule="auto"/>
    </w:pPr>
  </w:style>
  <w:style w:type="paragraph" w:customStyle="1" w:styleId="1AC48D5EC96448C08C5193894D5A1AD0">
    <w:name w:val="1AC48D5EC96448C08C5193894D5A1AD0"/>
    <w:rsid w:val="00FF5EEF"/>
    <w:pPr>
      <w:spacing w:after="160" w:line="259" w:lineRule="auto"/>
    </w:pPr>
  </w:style>
  <w:style w:type="paragraph" w:customStyle="1" w:styleId="89D47611AB9D412FB6BA13E4FAC249C8">
    <w:name w:val="89D47611AB9D412FB6BA13E4FAC249C8"/>
    <w:rsid w:val="00FF5EEF"/>
    <w:pPr>
      <w:spacing w:after="160" w:line="259" w:lineRule="auto"/>
    </w:pPr>
  </w:style>
  <w:style w:type="paragraph" w:customStyle="1" w:styleId="CE21CE70FE0144DFB1C7AFFC97C4EA37">
    <w:name w:val="CE21CE70FE0144DFB1C7AFFC97C4EA37"/>
    <w:rsid w:val="00FF5EEF"/>
    <w:pPr>
      <w:spacing w:after="160" w:line="259" w:lineRule="auto"/>
    </w:pPr>
  </w:style>
  <w:style w:type="paragraph" w:customStyle="1" w:styleId="192DB15B2B05400A9640F8C3D149A83A">
    <w:name w:val="192DB15B2B05400A9640F8C3D149A83A"/>
    <w:rsid w:val="00FF5EEF"/>
    <w:pPr>
      <w:spacing w:after="160" w:line="259" w:lineRule="auto"/>
    </w:pPr>
  </w:style>
  <w:style w:type="paragraph" w:customStyle="1" w:styleId="90F186A678494B5C87A7029D60BB61C7">
    <w:name w:val="90F186A678494B5C87A7029D60BB61C7"/>
    <w:rsid w:val="00FF5EEF"/>
    <w:pPr>
      <w:spacing w:after="160" w:line="259" w:lineRule="auto"/>
    </w:pPr>
  </w:style>
  <w:style w:type="paragraph" w:customStyle="1" w:styleId="C4E3BE0A71B94CC9998685F532A9B395">
    <w:name w:val="C4E3BE0A71B94CC9998685F532A9B395"/>
    <w:rsid w:val="00FF5EEF"/>
    <w:pPr>
      <w:spacing w:after="160" w:line="259" w:lineRule="auto"/>
    </w:pPr>
  </w:style>
  <w:style w:type="paragraph" w:customStyle="1" w:styleId="3A57F298743742D3AC4A18941346A4A2">
    <w:name w:val="3A57F298743742D3AC4A18941346A4A2"/>
    <w:rsid w:val="00FF5EEF"/>
    <w:pPr>
      <w:spacing w:after="160" w:line="259" w:lineRule="auto"/>
    </w:pPr>
  </w:style>
  <w:style w:type="paragraph" w:customStyle="1" w:styleId="8E79042EB6624CC9A8E6503884BA12C6">
    <w:name w:val="8E79042EB6624CC9A8E6503884BA12C6"/>
    <w:rsid w:val="00FF5EEF"/>
    <w:pPr>
      <w:spacing w:after="160" w:line="259" w:lineRule="auto"/>
    </w:pPr>
  </w:style>
  <w:style w:type="paragraph" w:customStyle="1" w:styleId="62B53C92996A411FBD13E8E6985C84D0">
    <w:name w:val="62B53C92996A411FBD13E8E6985C84D0"/>
    <w:rsid w:val="00FF5EEF"/>
    <w:pPr>
      <w:spacing w:after="160" w:line="259" w:lineRule="auto"/>
    </w:pPr>
  </w:style>
  <w:style w:type="paragraph" w:customStyle="1" w:styleId="5CECFC4308A949EB991FD8AF4DD284B3">
    <w:name w:val="5CECFC4308A949EB991FD8AF4DD284B3"/>
    <w:rsid w:val="00FF5EEF"/>
    <w:pPr>
      <w:spacing w:after="160" w:line="259" w:lineRule="auto"/>
    </w:pPr>
  </w:style>
  <w:style w:type="paragraph" w:customStyle="1" w:styleId="46192EC6E1044BB7B4E7F54645DDE7B1">
    <w:name w:val="46192EC6E1044BB7B4E7F54645DDE7B1"/>
    <w:rsid w:val="00FF5EEF"/>
    <w:pPr>
      <w:spacing w:after="160" w:line="259" w:lineRule="auto"/>
    </w:pPr>
  </w:style>
  <w:style w:type="paragraph" w:customStyle="1" w:styleId="1A3AC35C2DFB4DD2A36C78722A99188B">
    <w:name w:val="1A3AC35C2DFB4DD2A36C78722A99188B"/>
    <w:rsid w:val="00FF5EEF"/>
    <w:pPr>
      <w:spacing w:after="160" w:line="259" w:lineRule="auto"/>
    </w:pPr>
  </w:style>
  <w:style w:type="paragraph" w:customStyle="1" w:styleId="5146C2B11FE54231A84BD0579E5733AF">
    <w:name w:val="5146C2B11FE54231A84BD0579E5733AF"/>
    <w:rsid w:val="00B724D8"/>
    <w:pPr>
      <w:spacing w:after="160" w:line="259" w:lineRule="auto"/>
    </w:pPr>
  </w:style>
  <w:style w:type="paragraph" w:customStyle="1" w:styleId="17E97DE0B08B4A6EAC9191E673CADCA5">
    <w:name w:val="17E97DE0B08B4A6EAC9191E673CADCA5"/>
    <w:rsid w:val="00B724D8"/>
    <w:pPr>
      <w:spacing w:after="160" w:line="259" w:lineRule="auto"/>
    </w:pPr>
  </w:style>
  <w:style w:type="paragraph" w:customStyle="1" w:styleId="1F24E4435D6040CAA4338D29DCFA8301">
    <w:name w:val="1F24E4435D6040CAA4338D29DCFA8301"/>
    <w:rsid w:val="00B724D8"/>
    <w:pPr>
      <w:spacing w:after="160" w:line="259" w:lineRule="auto"/>
    </w:pPr>
  </w:style>
  <w:style w:type="paragraph" w:customStyle="1" w:styleId="FE65223B8D79428A98859AAE3717132A">
    <w:name w:val="FE65223B8D79428A98859AAE3717132A"/>
    <w:rsid w:val="00B724D8"/>
    <w:pPr>
      <w:spacing w:after="160" w:line="259" w:lineRule="auto"/>
    </w:pPr>
  </w:style>
  <w:style w:type="paragraph" w:customStyle="1" w:styleId="E63EFC94A3B645C88FBC0247C9F450D1">
    <w:name w:val="E63EFC94A3B645C88FBC0247C9F450D1"/>
    <w:rsid w:val="00B724D8"/>
    <w:pPr>
      <w:spacing w:after="160" w:line="259" w:lineRule="auto"/>
    </w:pPr>
  </w:style>
  <w:style w:type="paragraph" w:customStyle="1" w:styleId="5E04F4BF64AC450E93035332547EC158">
    <w:name w:val="5E04F4BF64AC450E93035332547EC158"/>
    <w:rsid w:val="00B724D8"/>
    <w:pPr>
      <w:spacing w:after="160" w:line="259" w:lineRule="auto"/>
    </w:pPr>
  </w:style>
  <w:style w:type="paragraph" w:customStyle="1" w:styleId="882167B8D5854B6986AF2213FE87E4435">
    <w:name w:val="882167B8D5854B6986AF2213FE87E4435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B234B24F2C6E4238917AA5979829049F4">
    <w:name w:val="B234B24F2C6E4238917AA5979829049F4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14EB6E95306410D954F0CECD5AC21073">
    <w:name w:val="014EB6E95306410D954F0CECD5AC21073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6583ACADB934EE68C91EC00E11C0BCF4">
    <w:name w:val="56583ACADB934EE68C91EC00E11C0BCF4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14962C5802B4973B456CE12CE45769A">
    <w:name w:val="A14962C5802B4973B456CE12CE45769A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7C1D84F5D914BB6A238C4CD8332235A">
    <w:name w:val="27C1D84F5D914BB6A238C4CD8332235A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146C2B11FE54231A84BD0579E5733AF1">
    <w:name w:val="5146C2B11FE54231A84BD0579E5733AF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17E97DE0B08B4A6EAC9191E673CADCA51">
    <w:name w:val="17E97DE0B08B4A6EAC9191E673CADCA5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1F24E4435D6040CAA4338D29DCFA83011">
    <w:name w:val="1F24E4435D6040CAA4338D29DCFA8301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31EAB0E412074E74A0D0E83AC3E2FB2F">
    <w:name w:val="31EAB0E412074E74A0D0E83AC3E2FB2F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62470C98783C4DA497EE42F1CF6DDD05">
    <w:name w:val="62470C98783C4DA497EE42F1CF6DDD05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E65223B8D79428A98859AAE3717132A1">
    <w:name w:val="FE65223B8D79428A98859AAE3717132A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E63EFC94A3B645C88FBC0247C9F450D11">
    <w:name w:val="E63EFC94A3B645C88FBC0247C9F450D1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E04F4BF64AC450E93035332547EC1581">
    <w:name w:val="5E04F4BF64AC450E93035332547EC158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4A3B0D8EB9C429B8A1DAC0CE28AD3D2">
    <w:name w:val="04A3B0D8EB9C429B8A1DAC0CE28AD3D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D630ADC9D56C41218B0F3F4F2CCCBD49">
    <w:name w:val="D630ADC9D56C41218B0F3F4F2CCCBD49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882167B8D5854B6986AF2213FE87E4436">
    <w:name w:val="882167B8D5854B6986AF2213FE87E4436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B234B24F2C6E4238917AA5979829049F5">
    <w:name w:val="B234B24F2C6E4238917AA5979829049F5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14EB6E95306410D954F0CECD5AC21074">
    <w:name w:val="014EB6E95306410D954F0CECD5AC21074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6583ACADB934EE68C91EC00E11C0BCF5">
    <w:name w:val="56583ACADB934EE68C91EC00E11C0BCF5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A14962C5802B4973B456CE12CE45769A1">
    <w:name w:val="A14962C5802B4973B456CE12CE45769A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7C1D84F5D914BB6A238C4CD8332235A1">
    <w:name w:val="27C1D84F5D914BB6A238C4CD8332235A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146C2B11FE54231A84BD0579E5733AF2">
    <w:name w:val="5146C2B11FE54231A84BD0579E5733AF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17E97DE0B08B4A6EAC9191E673CADCA52">
    <w:name w:val="17E97DE0B08B4A6EAC9191E673CADCA5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1F24E4435D6040CAA4338D29DCFA83012">
    <w:name w:val="1F24E4435D6040CAA4338D29DCFA8301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31EAB0E412074E74A0D0E83AC3E2FB2F1">
    <w:name w:val="31EAB0E412074E74A0D0E83AC3E2FB2F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62470C98783C4DA497EE42F1CF6DDD051">
    <w:name w:val="62470C98783C4DA497EE42F1CF6DDD05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FE65223B8D79428A98859AAE3717132A2">
    <w:name w:val="FE65223B8D79428A98859AAE3717132A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E63EFC94A3B645C88FBC0247C9F450D12">
    <w:name w:val="E63EFC94A3B645C88FBC0247C9F450D1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5E04F4BF64AC450E93035332547EC1582">
    <w:name w:val="5E04F4BF64AC450E93035332547EC1582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04A3B0D8EB9C429B8A1DAC0CE28AD3D21">
    <w:name w:val="04A3B0D8EB9C429B8A1DAC0CE28AD3D2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D630ADC9D56C41218B0F3F4F2CCCBD491">
    <w:name w:val="D630ADC9D56C41218B0F3F4F2CCCBD491"/>
    <w:rsid w:val="00961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EA420364E91C41F684F14FE308D0B6AB">
    <w:name w:val="EA420364E91C41F684F14FE308D0B6AB"/>
    <w:rsid w:val="00961C8A"/>
    <w:pPr>
      <w:spacing w:after="160" w:line="259" w:lineRule="auto"/>
    </w:pPr>
  </w:style>
  <w:style w:type="paragraph" w:customStyle="1" w:styleId="154FF209B6384109B369C499CFD9546C">
    <w:name w:val="154FF209B6384109B369C499CFD9546C"/>
    <w:rsid w:val="00961C8A"/>
    <w:pPr>
      <w:spacing w:after="160" w:line="259" w:lineRule="auto"/>
    </w:pPr>
  </w:style>
  <w:style w:type="paragraph" w:customStyle="1" w:styleId="CA35C925CC5546BA98A601D416EE818D">
    <w:name w:val="CA35C925CC5546BA98A601D416EE818D"/>
    <w:rsid w:val="00961C8A"/>
    <w:pPr>
      <w:spacing w:after="160" w:line="259" w:lineRule="auto"/>
    </w:pPr>
  </w:style>
  <w:style w:type="paragraph" w:customStyle="1" w:styleId="41931A87562B467580EF9A87C4685986">
    <w:name w:val="41931A87562B467580EF9A87C4685986"/>
    <w:rsid w:val="00961C8A"/>
    <w:pPr>
      <w:spacing w:after="160" w:line="259" w:lineRule="auto"/>
    </w:pPr>
  </w:style>
  <w:style w:type="paragraph" w:customStyle="1" w:styleId="E7F1E61C4B3C46728572809E02BC4482">
    <w:name w:val="E7F1E61C4B3C46728572809E02BC4482"/>
    <w:rsid w:val="00961C8A"/>
    <w:pPr>
      <w:spacing w:after="160" w:line="259" w:lineRule="auto"/>
    </w:pPr>
  </w:style>
  <w:style w:type="paragraph" w:customStyle="1" w:styleId="E5FE6B86BC4B4361AD03FD4CCA0BAAC0">
    <w:name w:val="E5FE6B86BC4B4361AD03FD4CCA0BAAC0"/>
    <w:rsid w:val="00961C8A"/>
    <w:pPr>
      <w:spacing w:after="160" w:line="259" w:lineRule="auto"/>
    </w:pPr>
  </w:style>
  <w:style w:type="paragraph" w:customStyle="1" w:styleId="65DE678834B74438A0F0F0E14738A27B">
    <w:name w:val="65DE678834B74438A0F0F0E14738A27B"/>
    <w:rsid w:val="00961C8A"/>
    <w:pPr>
      <w:spacing w:after="160" w:line="259" w:lineRule="auto"/>
    </w:pPr>
  </w:style>
  <w:style w:type="paragraph" w:customStyle="1" w:styleId="037CA8D3E8654934B0B5C4FD48AC6B77">
    <w:name w:val="037CA8D3E8654934B0B5C4FD48AC6B77"/>
    <w:rsid w:val="00961C8A"/>
    <w:pPr>
      <w:spacing w:after="160" w:line="259" w:lineRule="auto"/>
    </w:pPr>
  </w:style>
  <w:style w:type="paragraph" w:customStyle="1" w:styleId="DA259CD2B2B245CA9E163D91707334F0">
    <w:name w:val="DA259CD2B2B245CA9E163D91707334F0"/>
    <w:rsid w:val="001C19AE"/>
    <w:pPr>
      <w:spacing w:after="160" w:line="259" w:lineRule="auto"/>
    </w:pPr>
  </w:style>
  <w:style w:type="paragraph" w:customStyle="1" w:styleId="FEA17E61917342259421A280C460A151">
    <w:name w:val="FEA17E61917342259421A280C460A151"/>
    <w:rsid w:val="001C19AE"/>
    <w:pPr>
      <w:spacing w:after="160" w:line="259" w:lineRule="auto"/>
    </w:pPr>
  </w:style>
  <w:style w:type="paragraph" w:customStyle="1" w:styleId="DEB2901F70A2448B9FD0F36F841E4F47">
    <w:name w:val="DEB2901F70A2448B9FD0F36F841E4F47"/>
    <w:rsid w:val="001C19AE"/>
    <w:pPr>
      <w:spacing w:after="160" w:line="259" w:lineRule="auto"/>
    </w:pPr>
  </w:style>
  <w:style w:type="paragraph" w:customStyle="1" w:styleId="C8F047B9096A4FD0BE16B95853D652CF">
    <w:name w:val="C8F047B9096A4FD0BE16B95853D652CF"/>
    <w:rsid w:val="00F30CD7"/>
    <w:pPr>
      <w:spacing w:after="160" w:line="259" w:lineRule="auto"/>
    </w:pPr>
  </w:style>
  <w:style w:type="paragraph" w:customStyle="1" w:styleId="4ACD7AA426254751B8580226626C7C2D">
    <w:name w:val="4ACD7AA426254751B8580226626C7C2D"/>
    <w:rsid w:val="00F30CD7"/>
    <w:pPr>
      <w:spacing w:after="160" w:line="259" w:lineRule="auto"/>
    </w:pPr>
  </w:style>
  <w:style w:type="paragraph" w:customStyle="1" w:styleId="BE1931BAC04A45C597CFA5E8BC20BC34">
    <w:name w:val="BE1931BAC04A45C597CFA5E8BC20BC34"/>
    <w:rsid w:val="00F30CD7"/>
    <w:pPr>
      <w:spacing w:after="160" w:line="259" w:lineRule="auto"/>
    </w:pPr>
  </w:style>
  <w:style w:type="paragraph" w:customStyle="1" w:styleId="F6D845C3B0E94118BE75DE9C874AD9FB">
    <w:name w:val="F6D845C3B0E94118BE75DE9C874AD9FB"/>
    <w:rsid w:val="00F30CD7"/>
    <w:pPr>
      <w:spacing w:after="160" w:line="259" w:lineRule="auto"/>
    </w:pPr>
  </w:style>
  <w:style w:type="paragraph" w:customStyle="1" w:styleId="80F5E4E9A154413F9FF4A3ECC04BC17E">
    <w:name w:val="80F5E4E9A154413F9FF4A3ECC04BC17E"/>
    <w:rsid w:val="00F30CD7"/>
    <w:pPr>
      <w:spacing w:after="160" w:line="259" w:lineRule="auto"/>
    </w:pPr>
  </w:style>
  <w:style w:type="paragraph" w:customStyle="1" w:styleId="B65EEDA7394D401C8FFD41A9C22B8C75">
    <w:name w:val="B65EEDA7394D401C8FFD41A9C22B8C75"/>
    <w:rsid w:val="00F30CD7"/>
    <w:pPr>
      <w:spacing w:after="160" w:line="259" w:lineRule="auto"/>
    </w:pPr>
  </w:style>
  <w:style w:type="paragraph" w:customStyle="1" w:styleId="88912CF3086D4FF49F5F9FE6C02DB2CD">
    <w:name w:val="88912CF3086D4FF49F5F9FE6C02DB2CD"/>
    <w:rsid w:val="00F30CD7"/>
    <w:pPr>
      <w:spacing w:after="160" w:line="259" w:lineRule="auto"/>
    </w:pPr>
  </w:style>
  <w:style w:type="paragraph" w:customStyle="1" w:styleId="6C5B8CA89A00416AB2B27D2604D1AEBE">
    <w:name w:val="6C5B8CA89A00416AB2B27D2604D1AEBE"/>
    <w:rsid w:val="00F30CD7"/>
    <w:pPr>
      <w:spacing w:after="160" w:line="259" w:lineRule="auto"/>
    </w:pPr>
  </w:style>
  <w:style w:type="paragraph" w:customStyle="1" w:styleId="60D26856355F4D34A66F8904B12EBA35">
    <w:name w:val="60D26856355F4D34A66F8904B12EBA35"/>
    <w:rsid w:val="00F30CD7"/>
    <w:pPr>
      <w:spacing w:after="160" w:line="259" w:lineRule="auto"/>
    </w:pPr>
  </w:style>
  <w:style w:type="paragraph" w:customStyle="1" w:styleId="67D08375BC764E65A63C3CA1E84EFBBC">
    <w:name w:val="67D08375BC764E65A63C3CA1E84EFBBC"/>
    <w:rsid w:val="00F30CD7"/>
    <w:pPr>
      <w:spacing w:after="160" w:line="259" w:lineRule="auto"/>
    </w:pPr>
  </w:style>
  <w:style w:type="paragraph" w:customStyle="1" w:styleId="B37708354AD24D82965E10C9F102667F">
    <w:name w:val="B37708354AD24D82965E10C9F102667F"/>
    <w:rsid w:val="00F30CD7"/>
    <w:pPr>
      <w:spacing w:after="160" w:line="259" w:lineRule="auto"/>
    </w:pPr>
  </w:style>
  <w:style w:type="paragraph" w:customStyle="1" w:styleId="384C63AB79694C74BA10A29D62FAEC71">
    <w:name w:val="384C63AB79694C74BA10A29D62FAEC71"/>
    <w:rsid w:val="00F30CD7"/>
    <w:pPr>
      <w:spacing w:after="160" w:line="259" w:lineRule="auto"/>
    </w:pPr>
  </w:style>
  <w:style w:type="paragraph" w:customStyle="1" w:styleId="DE8BBC0ABCD545DFA8920A42709DE1F5">
    <w:name w:val="DE8BBC0ABCD545DFA8920A42709DE1F5"/>
    <w:rsid w:val="00F30CD7"/>
    <w:pPr>
      <w:spacing w:after="160" w:line="259" w:lineRule="auto"/>
    </w:pPr>
  </w:style>
  <w:style w:type="paragraph" w:customStyle="1" w:styleId="54534510CB9C4D9DAA1BC6EF9D58EBAB">
    <w:name w:val="54534510CB9C4D9DAA1BC6EF9D58EBAB"/>
    <w:rsid w:val="00F30CD7"/>
    <w:pPr>
      <w:spacing w:after="160" w:line="259" w:lineRule="auto"/>
    </w:pPr>
  </w:style>
  <w:style w:type="paragraph" w:customStyle="1" w:styleId="A70591979BBF4C8C922F63E8110BB666">
    <w:name w:val="A70591979BBF4C8C922F63E8110BB666"/>
    <w:rsid w:val="00F30CD7"/>
    <w:pPr>
      <w:spacing w:after="160" w:line="259" w:lineRule="auto"/>
    </w:pPr>
  </w:style>
  <w:style w:type="paragraph" w:customStyle="1" w:styleId="E351492AE5364A00B175A3C241BC4920">
    <w:name w:val="E351492AE5364A00B175A3C241BC4920"/>
    <w:rsid w:val="00F30CD7"/>
    <w:pPr>
      <w:spacing w:after="160" w:line="259" w:lineRule="auto"/>
    </w:pPr>
  </w:style>
  <w:style w:type="paragraph" w:customStyle="1" w:styleId="77A4374BF7FE48278397B22843E3396D">
    <w:name w:val="77A4374BF7FE48278397B22843E3396D"/>
    <w:rsid w:val="00F30CD7"/>
    <w:pPr>
      <w:spacing w:after="160" w:line="259" w:lineRule="auto"/>
    </w:pPr>
  </w:style>
  <w:style w:type="paragraph" w:customStyle="1" w:styleId="5FB8CCE5AEBC42BFB341D911439C4BB9">
    <w:name w:val="5FB8CCE5AEBC42BFB341D911439C4BB9"/>
    <w:rsid w:val="00D02F17"/>
    <w:pPr>
      <w:spacing w:after="160" w:line="259" w:lineRule="auto"/>
    </w:pPr>
  </w:style>
  <w:style w:type="paragraph" w:customStyle="1" w:styleId="897110AE76814158896BA50D0ACB0B08">
    <w:name w:val="897110AE76814158896BA50D0ACB0B08"/>
    <w:rsid w:val="00155A71"/>
    <w:pPr>
      <w:spacing w:after="160" w:line="259" w:lineRule="auto"/>
    </w:pPr>
  </w:style>
  <w:style w:type="paragraph" w:customStyle="1" w:styleId="BF32F52502A9474E936D0DBF6E565ADA">
    <w:name w:val="BF32F52502A9474E936D0DBF6E565ADA"/>
    <w:rsid w:val="00155A71"/>
    <w:pPr>
      <w:spacing w:after="160" w:line="259" w:lineRule="auto"/>
    </w:pPr>
  </w:style>
  <w:style w:type="paragraph" w:customStyle="1" w:styleId="1546739C93504F2890DE25AF753B298F">
    <w:name w:val="1546739C93504F2890DE25AF753B298F"/>
    <w:rsid w:val="00155A71"/>
    <w:pPr>
      <w:spacing w:after="160" w:line="259" w:lineRule="auto"/>
    </w:pPr>
  </w:style>
  <w:style w:type="paragraph" w:customStyle="1" w:styleId="A1D59C7C5771433ABCF2E01E7851D8E5">
    <w:name w:val="A1D59C7C5771433ABCF2E01E7851D8E5"/>
    <w:rsid w:val="0053498E"/>
    <w:pPr>
      <w:spacing w:after="160" w:line="259" w:lineRule="auto"/>
    </w:pPr>
  </w:style>
  <w:style w:type="paragraph" w:customStyle="1" w:styleId="CFE7AD979F264E79A18199582CB42B3B">
    <w:name w:val="CFE7AD979F264E79A18199582CB42B3B"/>
    <w:rsid w:val="0053498E"/>
    <w:pPr>
      <w:spacing w:after="160" w:line="259" w:lineRule="auto"/>
    </w:pPr>
  </w:style>
  <w:style w:type="paragraph" w:customStyle="1" w:styleId="C9829D05A4D542049316481224D50EFF">
    <w:name w:val="C9829D05A4D542049316481224D50EFF"/>
    <w:rsid w:val="0053498E"/>
    <w:pPr>
      <w:spacing w:after="160" w:line="259" w:lineRule="auto"/>
    </w:pPr>
  </w:style>
  <w:style w:type="paragraph" w:customStyle="1" w:styleId="E4967C007E344ACA9EDF6AD64326434F">
    <w:name w:val="E4967C007E344ACA9EDF6AD64326434F"/>
    <w:rsid w:val="0053498E"/>
    <w:pPr>
      <w:spacing w:after="160" w:line="259" w:lineRule="auto"/>
    </w:pPr>
  </w:style>
  <w:style w:type="paragraph" w:customStyle="1" w:styleId="C4EB74024AEB4130B04251C80AB90CD1">
    <w:name w:val="C4EB74024AEB4130B04251C80AB90CD1"/>
    <w:rsid w:val="0053498E"/>
    <w:pPr>
      <w:spacing w:after="160" w:line="259" w:lineRule="auto"/>
    </w:pPr>
  </w:style>
  <w:style w:type="paragraph" w:customStyle="1" w:styleId="025F60DA6FE24BE78484854B0D54DBB1">
    <w:name w:val="025F60DA6FE24BE78484854B0D54DBB1"/>
    <w:rsid w:val="0053498E"/>
    <w:pPr>
      <w:spacing w:after="160" w:line="259" w:lineRule="auto"/>
    </w:pPr>
  </w:style>
  <w:style w:type="paragraph" w:customStyle="1" w:styleId="39F6DB785D6B401B95BC5595FEE90310">
    <w:name w:val="39F6DB785D6B401B95BC5595FEE90310"/>
    <w:rsid w:val="0053498E"/>
    <w:pPr>
      <w:spacing w:after="160" w:line="259" w:lineRule="auto"/>
    </w:pPr>
  </w:style>
  <w:style w:type="paragraph" w:customStyle="1" w:styleId="2F984A95C4E645839C9F47293E0527C0">
    <w:name w:val="2F984A95C4E645839C9F47293E0527C0"/>
    <w:rsid w:val="0053498E"/>
    <w:pPr>
      <w:spacing w:after="160" w:line="259" w:lineRule="auto"/>
    </w:pPr>
  </w:style>
  <w:style w:type="paragraph" w:customStyle="1" w:styleId="93518297050F4E3D9F4AF9850C3BA1B9">
    <w:name w:val="93518297050F4E3D9F4AF9850C3BA1B9"/>
    <w:rsid w:val="0053498E"/>
    <w:pPr>
      <w:spacing w:after="160" w:line="259" w:lineRule="auto"/>
    </w:pPr>
  </w:style>
  <w:style w:type="paragraph" w:customStyle="1" w:styleId="90ED02516339484892FB7215EF4F80DD">
    <w:name w:val="90ED02516339484892FB7215EF4F80DD"/>
    <w:rsid w:val="0053498E"/>
    <w:pPr>
      <w:spacing w:after="160" w:line="259" w:lineRule="auto"/>
    </w:pPr>
  </w:style>
  <w:style w:type="paragraph" w:customStyle="1" w:styleId="F68791B534B04D4B85C04EA3BA05EDA7">
    <w:name w:val="F68791B534B04D4B85C04EA3BA05EDA7"/>
    <w:rsid w:val="0053498E"/>
    <w:pPr>
      <w:spacing w:after="160" w:line="259" w:lineRule="auto"/>
    </w:pPr>
  </w:style>
  <w:style w:type="paragraph" w:customStyle="1" w:styleId="5D5B37785FE040AFA11033B98825BB69">
    <w:name w:val="5D5B37785FE040AFA11033B98825BB69"/>
    <w:rsid w:val="0053498E"/>
    <w:pPr>
      <w:spacing w:after="160" w:line="259" w:lineRule="auto"/>
    </w:pPr>
  </w:style>
  <w:style w:type="paragraph" w:customStyle="1" w:styleId="FCB23BA748D84D0E9B3F5C82FF4D2782">
    <w:name w:val="FCB23BA748D84D0E9B3F5C82FF4D2782"/>
    <w:rsid w:val="0053498E"/>
    <w:pPr>
      <w:spacing w:after="160" w:line="259" w:lineRule="auto"/>
    </w:pPr>
  </w:style>
  <w:style w:type="paragraph" w:customStyle="1" w:styleId="839BBAF8C2E444B4A0D0D6840C9322EC">
    <w:name w:val="839BBAF8C2E444B4A0D0D6840C9322EC"/>
    <w:rsid w:val="0053498E"/>
    <w:pPr>
      <w:spacing w:after="160" w:line="259" w:lineRule="auto"/>
    </w:pPr>
  </w:style>
  <w:style w:type="paragraph" w:customStyle="1" w:styleId="355895FEE4904AD29E15C66305EF40EB">
    <w:name w:val="355895FEE4904AD29E15C66305EF40EB"/>
    <w:rsid w:val="0053498E"/>
    <w:pPr>
      <w:spacing w:after="160" w:line="259" w:lineRule="auto"/>
    </w:pPr>
  </w:style>
  <w:style w:type="paragraph" w:customStyle="1" w:styleId="7EEF1A1128224DFF96CA7C43BC5BAB5F">
    <w:name w:val="7EEF1A1128224DFF96CA7C43BC5BAB5F"/>
    <w:rsid w:val="0053498E"/>
    <w:pPr>
      <w:spacing w:after="160" w:line="259" w:lineRule="auto"/>
    </w:pPr>
  </w:style>
  <w:style w:type="paragraph" w:customStyle="1" w:styleId="B4DF3932306942D78962AB9B2ED151B6">
    <w:name w:val="B4DF3932306942D78962AB9B2ED151B6"/>
    <w:rsid w:val="0053498E"/>
    <w:pPr>
      <w:spacing w:after="160" w:line="259" w:lineRule="auto"/>
    </w:pPr>
  </w:style>
  <w:style w:type="paragraph" w:customStyle="1" w:styleId="2332B276269D4A74A474CF59CF500F66">
    <w:name w:val="2332B276269D4A74A474CF59CF500F66"/>
    <w:rsid w:val="0053498E"/>
    <w:pPr>
      <w:spacing w:after="160" w:line="259" w:lineRule="auto"/>
    </w:pPr>
  </w:style>
  <w:style w:type="paragraph" w:customStyle="1" w:styleId="51AAD49A416E4015B54EA212D572DCDE">
    <w:name w:val="51AAD49A416E4015B54EA212D572DCDE"/>
    <w:rsid w:val="0053498E"/>
    <w:pPr>
      <w:spacing w:after="160" w:line="259" w:lineRule="auto"/>
    </w:pPr>
  </w:style>
  <w:style w:type="paragraph" w:customStyle="1" w:styleId="81C057F5208B4CEBA4A5DA6A3996B66B">
    <w:name w:val="81C057F5208B4CEBA4A5DA6A3996B66B"/>
    <w:rsid w:val="00BE249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D3C76-250A-418C-B37A-1810E8FD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4</Pages>
  <Words>428</Words>
  <Characters>2884</Characters>
  <Application>Microsoft Office Word</Application>
  <DocSecurity>0</DocSecurity>
  <Lines>151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Wudtke, Ann-Sophie</dc:creator>
  <cp:lastModifiedBy>Schumacher, Julia</cp:lastModifiedBy>
  <cp:revision>8</cp:revision>
  <cp:lastPrinted>2012-11-27T14:11:00Z</cp:lastPrinted>
  <dcterms:created xsi:type="dcterms:W3CDTF">2026-03-31T11:09:00Z</dcterms:created>
  <dcterms:modified xsi:type="dcterms:W3CDTF">2026-05-13T11:34:00Z</dcterms:modified>
</cp:coreProperties>
</file>